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D9FAF" w14:textId="77777777" w:rsidR="009D2944" w:rsidRPr="00CF4F37" w:rsidRDefault="009D2944" w:rsidP="009D2944">
      <w:pPr>
        <w:pStyle w:val="Titelseite"/>
      </w:pPr>
    </w:p>
    <w:p w14:paraId="5213F06A" w14:textId="77777777" w:rsidR="009D2944" w:rsidRPr="00CF4F37" w:rsidRDefault="009D2944" w:rsidP="009D2944">
      <w:pPr>
        <w:pStyle w:val="Titelseite"/>
      </w:pPr>
    </w:p>
    <w:p w14:paraId="61FAE54D" w14:textId="160AC48D" w:rsidR="009D2944" w:rsidRPr="00CF4F37" w:rsidRDefault="009D2944" w:rsidP="009D2944">
      <w:pPr>
        <w:pStyle w:val="Titelseite"/>
      </w:pPr>
    </w:p>
    <w:p w14:paraId="713BB028" w14:textId="064EBF3A" w:rsidR="009D2944" w:rsidRPr="00CF4F37" w:rsidRDefault="009D2944" w:rsidP="009D2944">
      <w:pPr>
        <w:pStyle w:val="Titelseite"/>
      </w:pPr>
    </w:p>
    <w:p w14:paraId="19E1F208" w14:textId="77777777" w:rsidR="009D2944" w:rsidRPr="00CF4F37" w:rsidRDefault="009D2944" w:rsidP="009D2944">
      <w:pPr>
        <w:pStyle w:val="Titelseite"/>
      </w:pPr>
    </w:p>
    <w:p w14:paraId="11E93617" w14:textId="558C3689" w:rsidR="001C1A66" w:rsidRDefault="00E106D4" w:rsidP="00A25EEC">
      <w:pPr>
        <w:pStyle w:val="Titelseite"/>
      </w:pPr>
      <w:r>
        <w:t>Entwicklerdokumentation</w:t>
      </w:r>
    </w:p>
    <w:p w14:paraId="7F151B41" w14:textId="168543AA" w:rsidR="00E106D4" w:rsidRPr="00CF4F37" w:rsidRDefault="00A879A8" w:rsidP="00A25EEC">
      <w:pPr>
        <w:pStyle w:val="Titelseite"/>
      </w:pPr>
      <w:r>
        <w:t>Produktp</w:t>
      </w:r>
      <w:r w:rsidR="00295782">
        <w:t>räsentation</w:t>
      </w:r>
    </w:p>
    <w:p w14:paraId="36D4604E" w14:textId="711D41E6" w:rsidR="00F821A6" w:rsidRPr="00CF4F37" w:rsidRDefault="00C0723D" w:rsidP="001C1A66">
      <w:pPr>
        <w:jc w:val="right"/>
      </w:pPr>
      <w:r w:rsidRPr="00CF4F37">
        <w:br w:type="page"/>
      </w:r>
    </w:p>
    <w:p w14:paraId="0C7F6250" w14:textId="77777777" w:rsidR="00013F0C" w:rsidRPr="00CF4F37" w:rsidRDefault="00013F0C" w:rsidP="00F821A6"/>
    <w:p w14:paraId="0DEB3F9A" w14:textId="77777777" w:rsidR="00013F0C" w:rsidRPr="00CF4F37" w:rsidRDefault="00013F0C" w:rsidP="00F821A6"/>
    <w:p w14:paraId="14F3B4B0" w14:textId="77777777" w:rsidR="00013F0C" w:rsidRPr="00CF4F37" w:rsidRDefault="00013F0C" w:rsidP="00F821A6"/>
    <w:p w14:paraId="64679130" w14:textId="77777777" w:rsidR="00013F0C" w:rsidRPr="00CF4F37" w:rsidRDefault="00013F0C" w:rsidP="00F821A6"/>
    <w:p w14:paraId="7439C2B0" w14:textId="77777777" w:rsidR="00013F0C" w:rsidRPr="00CF4F37" w:rsidRDefault="00013F0C" w:rsidP="00F821A6"/>
    <w:p w14:paraId="66EEDB7D" w14:textId="77777777" w:rsidR="00013F0C" w:rsidRPr="00CF4F37" w:rsidRDefault="00013F0C" w:rsidP="00F821A6"/>
    <w:p w14:paraId="7467267F" w14:textId="77777777" w:rsidR="00013F0C" w:rsidRPr="00CF4F37" w:rsidRDefault="00013F0C" w:rsidP="00F821A6"/>
    <w:p w14:paraId="343CB90B" w14:textId="77777777" w:rsidR="00013F0C" w:rsidRPr="00CF4F37" w:rsidRDefault="00013F0C" w:rsidP="00F821A6"/>
    <w:p w14:paraId="1893ABD9" w14:textId="77777777" w:rsidR="00013F0C" w:rsidRPr="00CF4F37" w:rsidRDefault="00013F0C" w:rsidP="00F821A6"/>
    <w:p w14:paraId="743456EE" w14:textId="77777777" w:rsidR="00013F0C" w:rsidRPr="00CF4F37" w:rsidRDefault="00013F0C" w:rsidP="00F821A6"/>
    <w:p w14:paraId="16F7E405" w14:textId="77777777" w:rsidR="00013F0C" w:rsidRPr="00CF4F37" w:rsidRDefault="00013F0C" w:rsidP="00F821A6"/>
    <w:p w14:paraId="3EF35B86" w14:textId="3C74C0A8" w:rsidR="00013F0C" w:rsidRPr="00CF4F37" w:rsidRDefault="00013F0C" w:rsidP="00F821A6"/>
    <w:p w14:paraId="190AF701" w14:textId="77777777" w:rsidR="002447DB" w:rsidRPr="00CF4F37" w:rsidRDefault="002447DB" w:rsidP="00F821A6"/>
    <w:p w14:paraId="54B2943D" w14:textId="77777777" w:rsidR="00013F0C" w:rsidRPr="00CF4F37" w:rsidRDefault="00013F0C" w:rsidP="00F821A6"/>
    <w:p w14:paraId="61EDCECF" w14:textId="77777777" w:rsidR="00692D2A" w:rsidRPr="00CF4F37" w:rsidRDefault="00692D2A" w:rsidP="00F821A6"/>
    <w:p w14:paraId="195B9847" w14:textId="5081C977" w:rsidR="00692D2A" w:rsidRPr="00CF4F37" w:rsidRDefault="00692D2A"/>
    <w:p w14:paraId="1E1AADA1" w14:textId="1756B7C2" w:rsidR="00D07F5D" w:rsidRDefault="00D07F5D"/>
    <w:p w14:paraId="74D45E3F" w14:textId="12308FC0" w:rsidR="00C808E6" w:rsidRDefault="00C808E6"/>
    <w:p w14:paraId="6C076BC6" w14:textId="77777777" w:rsidR="00C808E6" w:rsidRPr="00CF4F37" w:rsidRDefault="00C808E6"/>
    <w:p w14:paraId="593F4001" w14:textId="77777777" w:rsidR="00692D2A" w:rsidRPr="00CF4F37" w:rsidRDefault="00692D2A"/>
    <w:p w14:paraId="64C79941" w14:textId="77777777" w:rsidR="00692D2A" w:rsidRPr="00CF4F37" w:rsidRDefault="00692D2A"/>
    <w:p w14:paraId="584F45DA" w14:textId="77777777" w:rsidR="00692D2A" w:rsidRPr="00CF4F37" w:rsidRDefault="00692D2A"/>
    <w:p w14:paraId="7437A3F8" w14:textId="77777777" w:rsidR="00692D2A" w:rsidRPr="00CF4F37" w:rsidRDefault="00692D2A"/>
    <w:p w14:paraId="159A50E4" w14:textId="77777777" w:rsidR="00692D2A" w:rsidRPr="00CF4F37" w:rsidRDefault="00692D2A"/>
    <w:p w14:paraId="5C1DEE9A" w14:textId="77777777" w:rsidR="00013F0C" w:rsidRPr="00CF4F37" w:rsidRDefault="00013F0C"/>
    <w:p w14:paraId="0357777F" w14:textId="77777777" w:rsidR="00013F0C" w:rsidRPr="00CF4F37" w:rsidRDefault="00013F0C"/>
    <w:p w14:paraId="4D8FE5AE" w14:textId="77777777" w:rsidR="00013F0C" w:rsidRPr="00CF4F37" w:rsidRDefault="00013F0C"/>
    <w:p w14:paraId="246B13F0" w14:textId="77777777" w:rsidR="00013F0C" w:rsidRPr="00CF4F37" w:rsidRDefault="00013F0C"/>
    <w:p w14:paraId="3AE89BDB" w14:textId="77777777" w:rsidR="00692D2A" w:rsidRPr="00CF4F37" w:rsidRDefault="00692D2A"/>
    <w:p w14:paraId="08AFE6D8" w14:textId="77777777" w:rsidR="00692D2A" w:rsidRPr="00CF4F37" w:rsidRDefault="00692D2A"/>
    <w:p w14:paraId="5F37AE7B" w14:textId="77777777" w:rsidR="006D4918" w:rsidRPr="00CF4F37" w:rsidRDefault="006D4918"/>
    <w:p w14:paraId="762D7F7E" w14:textId="77777777" w:rsidR="0068430A" w:rsidRPr="00CF4F37" w:rsidRDefault="0068430A"/>
    <w:p w14:paraId="4A810AAC" w14:textId="77777777" w:rsidR="0068430A" w:rsidRPr="00CF4F37" w:rsidRDefault="0068430A"/>
    <w:p w14:paraId="538332BD" w14:textId="77777777" w:rsidR="00692D2A" w:rsidRPr="00CF4F37" w:rsidRDefault="00692D2A"/>
    <w:p w14:paraId="6B3E56B9" w14:textId="77777777" w:rsidR="005618E6" w:rsidRPr="00CF4F37" w:rsidRDefault="005618E6"/>
    <w:p w14:paraId="5191DDC8" w14:textId="77777777" w:rsidR="005618E6" w:rsidRPr="00CF4F37" w:rsidRDefault="005618E6"/>
    <w:p w14:paraId="63F6351E" w14:textId="76A061C0" w:rsidR="00692D2A" w:rsidRPr="00CF4F37" w:rsidRDefault="00692D2A"/>
    <w:p w14:paraId="7760BC93" w14:textId="77777777" w:rsidR="00692D2A" w:rsidRPr="00CF4F37" w:rsidRDefault="00692D2A"/>
    <w:p w14:paraId="15172281" w14:textId="77777777" w:rsidR="008927F6" w:rsidRPr="00CF4F37" w:rsidRDefault="008927F6"/>
    <w:tbl>
      <w:tblPr>
        <w:tblW w:w="0" w:type="auto"/>
        <w:tblLook w:val="04A0" w:firstRow="1" w:lastRow="0" w:firstColumn="1" w:lastColumn="0" w:noHBand="0" w:noVBand="1"/>
      </w:tblPr>
      <w:tblGrid>
        <w:gridCol w:w="4971"/>
        <w:gridCol w:w="4951"/>
      </w:tblGrid>
      <w:tr w:rsidR="00C808E6" w:rsidRPr="005E5987" w14:paraId="5927256E" w14:textId="77777777" w:rsidTr="008669F1">
        <w:trPr>
          <w:cantSplit/>
        </w:trPr>
        <w:tc>
          <w:tcPr>
            <w:tcW w:w="5031" w:type="dxa"/>
          </w:tcPr>
          <w:p w14:paraId="33937273" w14:textId="77777777" w:rsidR="00692D2A" w:rsidRPr="003978CB" w:rsidRDefault="00692D2A" w:rsidP="008669F1">
            <w:pPr>
              <w:pStyle w:val="Tabelle1"/>
            </w:pPr>
            <w:proofErr w:type="spellStart"/>
            <w:r w:rsidRPr="003978CB">
              <w:t>iDTRONIC</w:t>
            </w:r>
            <w:proofErr w:type="spellEnd"/>
            <w:r w:rsidRPr="003978CB">
              <w:t xml:space="preserve"> GmbH</w:t>
            </w:r>
          </w:p>
          <w:p w14:paraId="3A9A7979" w14:textId="613BB4B2" w:rsidR="00692D2A" w:rsidRPr="003978CB" w:rsidRDefault="00E36D03" w:rsidP="008669F1">
            <w:pPr>
              <w:pStyle w:val="Tabelle1"/>
            </w:pPr>
            <w:r w:rsidRPr="003978CB">
              <w:t>Ludwig-Reichling-S</w:t>
            </w:r>
            <w:r w:rsidRPr="00A16D0F">
              <w:t>traße 4</w:t>
            </w:r>
          </w:p>
          <w:p w14:paraId="5332ECAD" w14:textId="77777777" w:rsidR="00692D2A" w:rsidRPr="00CF4F37" w:rsidRDefault="00692D2A" w:rsidP="008669F1">
            <w:pPr>
              <w:pStyle w:val="Tabelle1"/>
            </w:pPr>
            <w:r w:rsidRPr="00CF4F37">
              <w:t>67059 Ludwigshafen</w:t>
            </w:r>
          </w:p>
          <w:p w14:paraId="63AE7AE4" w14:textId="77777777" w:rsidR="00692D2A" w:rsidRPr="00CF4F37" w:rsidRDefault="00692D2A" w:rsidP="008669F1">
            <w:pPr>
              <w:pStyle w:val="Tabelle1"/>
            </w:pPr>
            <w:r w:rsidRPr="00CF4F37">
              <w:t>Germany/Deutschland</w:t>
            </w:r>
          </w:p>
          <w:p w14:paraId="37AD790F" w14:textId="77777777" w:rsidR="00692D2A" w:rsidRPr="00CF4F37" w:rsidRDefault="00692D2A" w:rsidP="008669F1">
            <w:pPr>
              <w:pStyle w:val="Tabelle1"/>
            </w:pPr>
          </w:p>
          <w:p w14:paraId="150A146F" w14:textId="77777777" w:rsidR="00692D2A" w:rsidRPr="00A16D0F" w:rsidRDefault="00692D2A" w:rsidP="008669F1">
            <w:pPr>
              <w:pStyle w:val="Tabelle1"/>
            </w:pPr>
            <w:r w:rsidRPr="00A16D0F">
              <w:t>Phone</w:t>
            </w:r>
            <w:r w:rsidR="001A2AE0" w:rsidRPr="00A16D0F">
              <w:t>:</w:t>
            </w:r>
            <w:r w:rsidRPr="00A16D0F">
              <w:tab/>
              <w:t>+49 621 6690094-0</w:t>
            </w:r>
          </w:p>
          <w:p w14:paraId="3EBEB3F3" w14:textId="77777777" w:rsidR="00692D2A" w:rsidRPr="00A16D0F" w:rsidRDefault="00692D2A" w:rsidP="008669F1">
            <w:pPr>
              <w:pStyle w:val="Tabelle1"/>
            </w:pPr>
            <w:r w:rsidRPr="00A16D0F">
              <w:t>Fax</w:t>
            </w:r>
            <w:r w:rsidR="001A2AE0" w:rsidRPr="00A16D0F">
              <w:t>:</w:t>
            </w:r>
            <w:r w:rsidR="00DD5A1C" w:rsidRPr="00A16D0F">
              <w:t xml:space="preserve">   </w:t>
            </w:r>
            <w:r w:rsidRPr="00A16D0F">
              <w:tab/>
            </w:r>
            <w:r w:rsidR="00310058" w:rsidRPr="00A16D0F">
              <w:tab/>
            </w:r>
            <w:r w:rsidRPr="00A16D0F">
              <w:t>+49 621 6690094-9</w:t>
            </w:r>
          </w:p>
          <w:p w14:paraId="350A5203" w14:textId="77777777" w:rsidR="00692D2A" w:rsidRPr="00A16D0F" w:rsidRDefault="00692D2A" w:rsidP="008669F1">
            <w:pPr>
              <w:pStyle w:val="Tabelle1"/>
            </w:pPr>
            <w:r w:rsidRPr="00A16D0F">
              <w:t>E-Mail</w:t>
            </w:r>
            <w:r w:rsidR="001A2AE0" w:rsidRPr="00A16D0F">
              <w:t>:</w:t>
            </w:r>
            <w:r w:rsidRPr="00A16D0F">
              <w:tab/>
              <w:t>info@idtronic.de</w:t>
            </w:r>
          </w:p>
          <w:p w14:paraId="67F903AC" w14:textId="317306AA" w:rsidR="00C808E6" w:rsidRPr="00C808E6" w:rsidRDefault="00692D2A" w:rsidP="00C808E6">
            <w:pPr>
              <w:pStyle w:val="Tabelle1"/>
            </w:pPr>
            <w:r w:rsidRPr="00CF4F37">
              <w:t>Web</w:t>
            </w:r>
            <w:r w:rsidR="001A2AE0" w:rsidRPr="00CF4F37">
              <w:t>:</w:t>
            </w:r>
            <w:r w:rsidR="00DD5A1C" w:rsidRPr="00CF4F37">
              <w:t xml:space="preserve">  </w:t>
            </w:r>
            <w:r w:rsidR="00E36D03">
              <w:t xml:space="preserve"> </w:t>
            </w:r>
            <w:r w:rsidRPr="00CF4F37">
              <w:tab/>
            </w:r>
            <w:hyperlink r:id="rId11" w:history="1">
              <w:r w:rsidR="005B239D" w:rsidRPr="00DC740D">
                <w:rPr>
                  <w:rStyle w:val="Hyperlink"/>
                </w:rPr>
                <w:t>www.idtronic-rifd.com</w:t>
              </w:r>
            </w:hyperlink>
          </w:p>
        </w:tc>
        <w:tc>
          <w:tcPr>
            <w:tcW w:w="5031" w:type="dxa"/>
            <w:vAlign w:val="bottom"/>
          </w:tcPr>
          <w:p w14:paraId="6E5B4D17" w14:textId="77777777" w:rsidR="005B239D" w:rsidRDefault="005B239D" w:rsidP="008669F1">
            <w:pPr>
              <w:pStyle w:val="Tabelle1r"/>
            </w:pPr>
          </w:p>
          <w:p w14:paraId="65D52C61" w14:textId="77777777" w:rsidR="005B239D" w:rsidRDefault="005B239D" w:rsidP="008669F1">
            <w:pPr>
              <w:pStyle w:val="Tabelle1r"/>
            </w:pPr>
          </w:p>
          <w:p w14:paraId="570EBB5E" w14:textId="33913CC5" w:rsidR="00692D2A" w:rsidRPr="001A2752" w:rsidRDefault="00C808E6" w:rsidP="008669F1">
            <w:pPr>
              <w:pStyle w:val="Tabelle1r"/>
            </w:pPr>
            <w:r w:rsidRPr="001A2752">
              <w:t>Ausgabe</w:t>
            </w:r>
            <w:r w:rsidR="00692D2A" w:rsidRPr="001A2752">
              <w:t xml:space="preserve"> </w:t>
            </w:r>
            <w:r w:rsidRPr="001A2752">
              <w:t>1</w:t>
            </w:r>
            <w:r w:rsidR="000A05F3">
              <w:t>.</w:t>
            </w:r>
            <w:r w:rsidR="005E5987">
              <w:t>1</w:t>
            </w:r>
          </w:p>
          <w:p w14:paraId="6B36F5D7" w14:textId="7F6E61AA" w:rsidR="00692D2A" w:rsidRPr="001A2752" w:rsidRDefault="00692D2A" w:rsidP="008669F1">
            <w:pPr>
              <w:pStyle w:val="Tabelle1r"/>
            </w:pPr>
            <w:r w:rsidRPr="001A2752">
              <w:t xml:space="preserve">– </w:t>
            </w:r>
            <w:r w:rsidR="00F11A82">
              <w:fldChar w:fldCharType="begin"/>
            </w:r>
            <w:r w:rsidR="00F11A82">
              <w:instrText xml:space="preserve"> DATE  \@ "d. MMMM yyyy"  \* MERGEFORMAT </w:instrText>
            </w:r>
            <w:r w:rsidR="00F11A82">
              <w:fldChar w:fldCharType="separate"/>
            </w:r>
            <w:r w:rsidR="005B239D">
              <w:rPr>
                <w:noProof/>
              </w:rPr>
              <w:t>17. März 2026</w:t>
            </w:r>
            <w:r w:rsidR="00F11A82">
              <w:fldChar w:fldCharType="end"/>
            </w:r>
            <w:r w:rsidRPr="001A2752">
              <w:t xml:space="preserve"> –</w:t>
            </w:r>
          </w:p>
          <w:p w14:paraId="36821A23" w14:textId="77777777" w:rsidR="00692D2A" w:rsidRPr="001A2752" w:rsidRDefault="00692D2A" w:rsidP="008669F1">
            <w:pPr>
              <w:pStyle w:val="Tabelle1r"/>
            </w:pPr>
          </w:p>
          <w:p w14:paraId="3831933F" w14:textId="77777777" w:rsidR="00692D2A" w:rsidRPr="001A2752" w:rsidRDefault="00692D2A" w:rsidP="008669F1">
            <w:pPr>
              <w:pStyle w:val="Tabelle1r"/>
            </w:pPr>
          </w:p>
          <w:p w14:paraId="60EAAC41" w14:textId="206C54A6" w:rsidR="00692D2A" w:rsidRPr="00C808E6" w:rsidRDefault="00C808E6" w:rsidP="008669F1">
            <w:pPr>
              <w:pStyle w:val="Tabelle1r"/>
            </w:pPr>
            <w:r w:rsidRPr="00C808E6">
              <w:t>Änderungen ohne vorherige Information vorbehalten.</w:t>
            </w:r>
          </w:p>
          <w:p w14:paraId="25DF27AF" w14:textId="71B08FBF" w:rsidR="00692D2A" w:rsidRPr="009F2346" w:rsidRDefault="00692D2A" w:rsidP="008669F1">
            <w:pPr>
              <w:pStyle w:val="Tabelle1r"/>
              <w:rPr>
                <w:lang w:val="en-GB"/>
              </w:rPr>
            </w:pPr>
            <w:r w:rsidRPr="009F2346">
              <w:rPr>
                <w:lang w:val="en-GB"/>
              </w:rPr>
              <w:t xml:space="preserve">© Copyright </w:t>
            </w:r>
            <w:proofErr w:type="spellStart"/>
            <w:r w:rsidRPr="009F2346">
              <w:rPr>
                <w:lang w:val="en-GB"/>
              </w:rPr>
              <w:t>iDTRONIC</w:t>
            </w:r>
            <w:proofErr w:type="spellEnd"/>
            <w:r w:rsidRPr="009F2346">
              <w:rPr>
                <w:lang w:val="en-GB"/>
              </w:rPr>
              <w:t xml:space="preserve"> GmbH 20</w:t>
            </w:r>
            <w:r w:rsidR="009F2346" w:rsidRPr="00C808E6">
              <w:rPr>
                <w:lang w:val="en-GB"/>
              </w:rPr>
              <w:t>2</w:t>
            </w:r>
            <w:r w:rsidR="005B239D">
              <w:rPr>
                <w:lang w:val="en-GB"/>
              </w:rPr>
              <w:t>6</w:t>
            </w:r>
          </w:p>
          <w:p w14:paraId="7D0237E4" w14:textId="0FA902B6" w:rsidR="00E84D54" w:rsidRPr="00E84D54" w:rsidRDefault="00692D2A" w:rsidP="005B239D">
            <w:pPr>
              <w:pStyle w:val="Tabelle1r"/>
              <w:rPr>
                <w:lang w:val="en-GB"/>
              </w:rPr>
            </w:pPr>
            <w:r w:rsidRPr="009F2346">
              <w:rPr>
                <w:lang w:val="en-GB"/>
              </w:rPr>
              <w:t>Printed in Germany</w:t>
            </w:r>
          </w:p>
        </w:tc>
      </w:tr>
    </w:tbl>
    <w:p w14:paraId="4DD3D3B0" w14:textId="7B877305" w:rsidR="00C0723D" w:rsidRPr="00CF4F37" w:rsidRDefault="00C808E6" w:rsidP="00A25EEC">
      <w:pPr>
        <w:pStyle w:val="Inhalt"/>
      </w:pPr>
      <w:r>
        <w:lastRenderedPageBreak/>
        <w:t>Inhaltsverzeichnis</w:t>
      </w:r>
    </w:p>
    <w:p w14:paraId="59D4D2C5" w14:textId="1E1E32F7" w:rsidR="00370AE0" w:rsidRDefault="00C0723D">
      <w:pPr>
        <w:pStyle w:val="Verzeichnis1"/>
        <w:rPr>
          <w:rFonts w:eastAsiaTheme="minorEastAsia" w:cstheme="minorBidi"/>
          <w:b w:val="0"/>
          <w:noProof/>
          <w:kern w:val="2"/>
          <w:sz w:val="24"/>
          <w:szCs w:val="24"/>
          <w14:ligatures w14:val="standardContextual"/>
        </w:rPr>
      </w:pPr>
      <w:r w:rsidRPr="00CF4F37">
        <w:fldChar w:fldCharType="begin"/>
      </w:r>
      <w:r w:rsidRPr="00CF4F37">
        <w:instrText xml:space="preserve"> TOC \o "1-</w:instrText>
      </w:r>
      <w:r w:rsidR="00293CE0">
        <w:instrText>5</w:instrText>
      </w:r>
      <w:r w:rsidRPr="00CF4F37">
        <w:instrText xml:space="preserve">" </w:instrText>
      </w:r>
      <w:r w:rsidR="00A61C9E" w:rsidRPr="00CF4F37">
        <w:instrText>\h</w:instrText>
      </w:r>
      <w:r w:rsidRPr="00CF4F37">
        <w:fldChar w:fldCharType="separate"/>
      </w:r>
      <w:hyperlink w:anchor="_Toc175057634" w:history="1">
        <w:r w:rsidR="00370AE0" w:rsidRPr="00BC4238">
          <w:rPr>
            <w:rStyle w:val="Hyperlink"/>
            <w:noProof/>
          </w:rPr>
          <w:t>1</w:t>
        </w:r>
        <w:r w:rsidR="00370AE0">
          <w:rPr>
            <w:rFonts w:eastAsiaTheme="minorEastAsia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370AE0" w:rsidRPr="00BC4238">
          <w:rPr>
            <w:rStyle w:val="Hyperlink"/>
            <w:noProof/>
          </w:rPr>
          <w:t>Einführung</w:t>
        </w:r>
        <w:r w:rsidR="00370AE0">
          <w:rPr>
            <w:noProof/>
          </w:rPr>
          <w:tab/>
        </w:r>
        <w:r w:rsidR="00370AE0">
          <w:rPr>
            <w:noProof/>
          </w:rPr>
          <w:fldChar w:fldCharType="begin"/>
        </w:r>
        <w:r w:rsidR="00370AE0">
          <w:rPr>
            <w:noProof/>
          </w:rPr>
          <w:instrText xml:space="preserve"> PAGEREF _Toc175057634 \h </w:instrText>
        </w:r>
        <w:r w:rsidR="00370AE0">
          <w:rPr>
            <w:noProof/>
          </w:rPr>
        </w:r>
        <w:r w:rsidR="00370AE0">
          <w:rPr>
            <w:noProof/>
          </w:rPr>
          <w:fldChar w:fldCharType="separate"/>
        </w:r>
        <w:r w:rsidR="00370AE0">
          <w:rPr>
            <w:noProof/>
          </w:rPr>
          <w:t>4</w:t>
        </w:r>
        <w:r w:rsidR="00370AE0">
          <w:rPr>
            <w:noProof/>
          </w:rPr>
          <w:fldChar w:fldCharType="end"/>
        </w:r>
      </w:hyperlink>
    </w:p>
    <w:p w14:paraId="54A6B3D2" w14:textId="32915D95" w:rsidR="00370AE0" w:rsidRDefault="00370AE0">
      <w:pPr>
        <w:pStyle w:val="Verzeichnis2"/>
        <w:rPr>
          <w:rFonts w:eastAsiaTheme="minorEastAsia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75057635" w:history="1">
        <w:r w:rsidRPr="00BC4238">
          <w:rPr>
            <w:rStyle w:val="Hyperlink"/>
            <w:noProof/>
          </w:rPr>
          <w:t>1.1</w:t>
        </w:r>
        <w:r>
          <w:rPr>
            <w:rFonts w:eastAsiaTheme="minorEastAsia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BC4238">
          <w:rPr>
            <w:rStyle w:val="Hyperlink"/>
            <w:noProof/>
          </w:rPr>
          <w:t>Überblick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_Toc175057635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1A4D5A7B" w14:textId="2787C202" w:rsidR="00370AE0" w:rsidRDefault="00370AE0">
      <w:pPr>
        <w:pStyle w:val="Verzeichnis2"/>
        <w:rPr>
          <w:rFonts w:eastAsiaTheme="minorEastAsia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75057636" w:history="1">
        <w:r w:rsidRPr="00BC4238">
          <w:rPr>
            <w:rStyle w:val="Hyperlink"/>
            <w:noProof/>
          </w:rPr>
          <w:t>1.2</w:t>
        </w:r>
        <w:r>
          <w:rPr>
            <w:rFonts w:eastAsiaTheme="minorEastAsia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BC4238">
          <w:rPr>
            <w:rStyle w:val="Hyperlink"/>
            <w:noProof/>
          </w:rPr>
          <w:t>Anforderungen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_Toc175057636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2494D656" w14:textId="6C1E24C7" w:rsidR="00370AE0" w:rsidRDefault="00370AE0">
      <w:pPr>
        <w:pStyle w:val="Verzeichnis2"/>
        <w:rPr>
          <w:rFonts w:eastAsiaTheme="minorEastAsia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75057637" w:history="1">
        <w:r w:rsidRPr="00BC4238">
          <w:rPr>
            <w:rStyle w:val="Hyperlink"/>
            <w:noProof/>
          </w:rPr>
          <w:t>1.3</w:t>
        </w:r>
        <w:r>
          <w:rPr>
            <w:rFonts w:eastAsiaTheme="minorEastAsia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BC4238">
          <w:rPr>
            <w:rStyle w:val="Hyperlink"/>
            <w:noProof/>
          </w:rPr>
          <w:t>Subsysteme / Komponenten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_Toc175057637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7CEF56D0" w14:textId="6DFA51D6" w:rsidR="00370AE0" w:rsidRDefault="00370AE0">
      <w:pPr>
        <w:pStyle w:val="Verzeichnis2"/>
        <w:rPr>
          <w:rFonts w:eastAsiaTheme="minorEastAsia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75057638" w:history="1">
        <w:r w:rsidRPr="00BC4238">
          <w:rPr>
            <w:rStyle w:val="Hyperlink"/>
            <w:noProof/>
          </w:rPr>
          <w:t>1.4</w:t>
        </w:r>
        <w:r>
          <w:rPr>
            <w:rFonts w:eastAsiaTheme="minorEastAsia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BC4238">
          <w:rPr>
            <w:rStyle w:val="Hyperlink"/>
            <w:noProof/>
          </w:rPr>
          <w:t>Deployment und Betrieb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_Toc175057638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04E264E6" w14:textId="6723EF06" w:rsidR="00370AE0" w:rsidRDefault="00370AE0">
      <w:pPr>
        <w:pStyle w:val="Verzeichnis3"/>
        <w:rPr>
          <w:rFonts w:eastAsiaTheme="minorEastAsia" w:cstheme="minorBidi"/>
          <w:noProof/>
          <w:kern w:val="2"/>
          <w:sz w:val="24"/>
          <w:szCs w:val="24"/>
          <w14:ligatures w14:val="standardContextual"/>
        </w:rPr>
      </w:pPr>
      <w:hyperlink w:anchor="_Toc175057639" w:history="1">
        <w:r w:rsidRPr="00BC4238">
          <w:rPr>
            <w:rStyle w:val="Hyperlink"/>
            <w:noProof/>
          </w:rPr>
          <w:t>1.4.1</w:t>
        </w:r>
        <w:r>
          <w:rPr>
            <w:rFonts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BC4238">
          <w:rPr>
            <w:rStyle w:val="Hyperlink"/>
            <w:noProof/>
          </w:rPr>
          <w:t>Raspberry Pi Setup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_Toc175057639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7C457E6D" w14:textId="35F4052F" w:rsidR="00370AE0" w:rsidRDefault="00370AE0">
      <w:pPr>
        <w:pStyle w:val="Verzeichnis1"/>
        <w:rPr>
          <w:rFonts w:eastAsiaTheme="minorEastAsia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75057640" w:history="1">
        <w:r w:rsidRPr="00BC4238">
          <w:rPr>
            <w:rStyle w:val="Hyperlink"/>
            <w:noProof/>
          </w:rPr>
          <w:t>2</w:t>
        </w:r>
        <w:r>
          <w:rPr>
            <w:rFonts w:eastAsiaTheme="minorEastAsia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BC4238">
          <w:rPr>
            <w:rStyle w:val="Hyperlink"/>
            <w:noProof/>
          </w:rPr>
          <w:t>Klassen / Methoden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_Toc175057640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1110289E" w14:textId="507B3080" w:rsidR="00370AE0" w:rsidRDefault="00370AE0">
      <w:pPr>
        <w:pStyle w:val="Verzeichnis2"/>
        <w:rPr>
          <w:rFonts w:eastAsiaTheme="minorEastAsia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75057641" w:history="1">
        <w:r w:rsidRPr="00BC4238">
          <w:rPr>
            <w:rStyle w:val="Hyperlink"/>
            <w:noProof/>
          </w:rPr>
          <w:t>2.1</w:t>
        </w:r>
        <w:r>
          <w:rPr>
            <w:rFonts w:eastAsiaTheme="minorEastAsia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BC4238">
          <w:rPr>
            <w:rStyle w:val="Hyperlink"/>
            <w:noProof/>
          </w:rPr>
          <w:t>Main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_Toc175057641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33F2E32E" w14:textId="3193A71B" w:rsidR="00370AE0" w:rsidRDefault="00370AE0">
      <w:pPr>
        <w:pStyle w:val="Verzeichnis2"/>
        <w:rPr>
          <w:rFonts w:eastAsiaTheme="minorEastAsia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75057642" w:history="1">
        <w:r w:rsidRPr="00BC4238">
          <w:rPr>
            <w:rStyle w:val="Hyperlink"/>
            <w:noProof/>
          </w:rPr>
          <w:t>2.2</w:t>
        </w:r>
        <w:r>
          <w:rPr>
            <w:rFonts w:eastAsiaTheme="minorEastAsia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BC4238">
          <w:rPr>
            <w:rStyle w:val="Hyperlink"/>
            <w:noProof/>
          </w:rPr>
          <w:t>SerialController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_Toc175057642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080234E1" w14:textId="6B537EC1" w:rsidR="00370AE0" w:rsidRDefault="00370AE0">
      <w:pPr>
        <w:pStyle w:val="Verzeichnis2"/>
        <w:rPr>
          <w:rFonts w:eastAsiaTheme="minorEastAsia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75057643" w:history="1">
        <w:r w:rsidRPr="00BC4238">
          <w:rPr>
            <w:rStyle w:val="Hyperlink"/>
            <w:noProof/>
          </w:rPr>
          <w:t>2.3</w:t>
        </w:r>
        <w:r>
          <w:rPr>
            <w:rFonts w:eastAsiaTheme="minorEastAsia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BC4238">
          <w:rPr>
            <w:rStyle w:val="Hyperlink"/>
            <w:noProof/>
          </w:rPr>
          <w:t>SerialListener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_Toc175057643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57B3550F" w14:textId="1A13C013" w:rsidR="00370AE0" w:rsidRDefault="00370AE0">
      <w:pPr>
        <w:pStyle w:val="Verzeichnis2"/>
        <w:rPr>
          <w:rFonts w:eastAsiaTheme="minorEastAsia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75057644" w:history="1">
        <w:r w:rsidRPr="00BC4238">
          <w:rPr>
            <w:rStyle w:val="Hyperlink"/>
            <w:noProof/>
          </w:rPr>
          <w:t>2.4</w:t>
        </w:r>
        <w:r>
          <w:rPr>
            <w:rFonts w:eastAsiaTheme="minorEastAsia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BC4238">
          <w:rPr>
            <w:rStyle w:val="Hyperlink"/>
            <w:noProof/>
          </w:rPr>
          <w:t>Presenter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_Toc175057644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15D2F891" w14:textId="1BD41C22" w:rsidR="00370AE0" w:rsidRDefault="00370AE0">
      <w:pPr>
        <w:pStyle w:val="Verzeichnis2"/>
        <w:rPr>
          <w:rFonts w:eastAsiaTheme="minorEastAsia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75057645" w:history="1">
        <w:r w:rsidRPr="00BC4238">
          <w:rPr>
            <w:rStyle w:val="Hyperlink"/>
            <w:noProof/>
          </w:rPr>
          <w:t>2.5</w:t>
        </w:r>
        <w:r>
          <w:rPr>
            <w:rFonts w:eastAsiaTheme="minorEastAsia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BC4238">
          <w:rPr>
            <w:rStyle w:val="Hyperlink"/>
            <w:noProof/>
          </w:rPr>
          <w:t>FileIO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_Toc175057645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59969D87" w14:textId="30F24817" w:rsidR="00370AE0" w:rsidRDefault="00370AE0">
      <w:pPr>
        <w:pStyle w:val="Verzeichnis2"/>
        <w:rPr>
          <w:rFonts w:eastAsiaTheme="minorEastAsia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75057646" w:history="1">
        <w:r w:rsidRPr="00BC4238">
          <w:rPr>
            <w:rStyle w:val="Hyperlink"/>
            <w:noProof/>
          </w:rPr>
          <w:t>2.6</w:t>
        </w:r>
        <w:r>
          <w:rPr>
            <w:rFonts w:eastAsiaTheme="minorEastAsia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BC4238">
          <w:rPr>
            <w:rStyle w:val="Hyperlink"/>
            <w:noProof/>
          </w:rPr>
          <w:t>Log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_Toc175057646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2EF757E3" w14:textId="02262F7F" w:rsidR="00C0723D" w:rsidRPr="00CF4F37" w:rsidRDefault="00C0723D" w:rsidP="00B611C8">
      <w:pPr>
        <w:pStyle w:val="Verzeichnis1"/>
      </w:pPr>
      <w:r w:rsidRPr="00CF4F37">
        <w:fldChar w:fldCharType="end"/>
      </w:r>
    </w:p>
    <w:p w14:paraId="61F378C7" w14:textId="77777777" w:rsidR="00C0723D" w:rsidRPr="00CF4F37" w:rsidRDefault="00C0723D"/>
    <w:p w14:paraId="546D57EA" w14:textId="225A5463" w:rsidR="006D4918" w:rsidRDefault="00F13380" w:rsidP="006D4918">
      <w:pPr>
        <w:pStyle w:val="berschrift1"/>
      </w:pPr>
      <w:bookmarkStart w:id="0" w:name="_Toc175057634"/>
      <w:bookmarkStart w:id="1" w:name="_Hlk38288972"/>
      <w:r>
        <w:lastRenderedPageBreak/>
        <w:t>Einführung</w:t>
      </w:r>
      <w:bookmarkEnd w:id="0"/>
    </w:p>
    <w:p w14:paraId="1CEE2DA0" w14:textId="4C836ED3" w:rsidR="003E3619" w:rsidRDefault="006A3DC5" w:rsidP="003E3619">
      <w:pPr>
        <w:pStyle w:val="berschrift2"/>
      </w:pPr>
      <w:bookmarkStart w:id="2" w:name="_Toc175057635"/>
      <w:bookmarkEnd w:id="1"/>
      <w:r>
        <w:t>Überblic</w:t>
      </w:r>
      <w:r w:rsidR="003E3619">
        <w:t>k</w:t>
      </w:r>
      <w:bookmarkEnd w:id="2"/>
    </w:p>
    <w:p w14:paraId="611C5491" w14:textId="7445A2AC" w:rsidR="00742AC2" w:rsidRDefault="00DC087C" w:rsidP="00F956F2">
      <w:r>
        <w:t xml:space="preserve">Ziel des Projekts </w:t>
      </w:r>
      <w:r w:rsidR="00180902">
        <w:t xml:space="preserve">ist es eine einfache Lösung </w:t>
      </w:r>
      <w:r w:rsidR="00C97CD9">
        <w:t>für eine Produktpräsentation zu entwickeln.</w:t>
      </w:r>
    </w:p>
    <w:p w14:paraId="2B360025" w14:textId="4A6DE127" w:rsidR="00C97CD9" w:rsidRDefault="002B04D3" w:rsidP="00F956F2">
      <w:r>
        <w:t>Dafür</w:t>
      </w:r>
      <w:r w:rsidR="00E1692F">
        <w:t xml:space="preserve"> liest</w:t>
      </w:r>
      <w:r>
        <w:t xml:space="preserve"> die Software</w:t>
      </w:r>
      <w:r w:rsidR="002A4F65">
        <w:t xml:space="preserve"> die von einem </w:t>
      </w:r>
      <w:r w:rsidR="00370FC2">
        <w:t>RFID-</w:t>
      </w:r>
      <w:r w:rsidR="002A4F65">
        <w:t xml:space="preserve">Leser gesendeten </w:t>
      </w:r>
      <w:r w:rsidR="00370FC2">
        <w:t>Daten und öffnet eine der UID zugeordneten Res</w:t>
      </w:r>
      <w:r w:rsidR="006909A2">
        <w:t>s</w:t>
      </w:r>
      <w:r w:rsidR="00370FC2">
        <w:t>ource.</w:t>
      </w:r>
      <w:r w:rsidR="001059D4">
        <w:t xml:space="preserve"> Derzeit sind als </w:t>
      </w:r>
      <w:r w:rsidR="00284E0B">
        <w:t>Ressource nur</w:t>
      </w:r>
      <w:r w:rsidR="00C60BDC">
        <w:t xml:space="preserve"> URLs möglich</w:t>
      </w:r>
      <w:r w:rsidR="001116A0">
        <w:t xml:space="preserve"> (dies </w:t>
      </w:r>
      <w:r w:rsidR="00200602">
        <w:t xml:space="preserve">beinhaltet </w:t>
      </w:r>
      <w:r w:rsidR="006254F5">
        <w:t>trotzdem die Möglichkeit PDF-Dateien o.ä. anzeigen zu lassen)</w:t>
      </w:r>
      <w:r w:rsidR="00C60BDC">
        <w:t>.</w:t>
      </w:r>
    </w:p>
    <w:p w14:paraId="3E6AC601" w14:textId="5783465A" w:rsidR="008C4FF0" w:rsidRDefault="008C4FF0" w:rsidP="008C4FF0">
      <w:pPr>
        <w:pStyle w:val="berschrift2"/>
      </w:pPr>
      <w:bookmarkStart w:id="3" w:name="_Toc175057636"/>
      <w:r>
        <w:t>Anforderungen</w:t>
      </w:r>
      <w:bookmarkEnd w:id="3"/>
    </w:p>
    <w:p w14:paraId="56C12446" w14:textId="2DB5DD70" w:rsidR="008C4FF0" w:rsidRDefault="00C73348" w:rsidP="008C4FF0">
      <w:r>
        <w:t>Die Anforderungen an die Lösung</w:t>
      </w:r>
      <w:r w:rsidR="00493C8F">
        <w:t xml:space="preserve"> sind die folgenden:</w:t>
      </w:r>
    </w:p>
    <w:p w14:paraId="1CC927EF" w14:textId="5C512282" w:rsidR="00493C8F" w:rsidRDefault="00493C8F" w:rsidP="00493C8F">
      <w:pPr>
        <w:pStyle w:val="Listenabsatz"/>
        <w:numPr>
          <w:ilvl w:val="0"/>
          <w:numId w:val="45"/>
        </w:numPr>
      </w:pPr>
      <w:r>
        <w:t xml:space="preserve">Bei Scannen eines Tags </w:t>
      </w:r>
      <w:r w:rsidR="00F62E54">
        <w:t xml:space="preserve">soll auf einem Bildschirm eine </w:t>
      </w:r>
      <w:r w:rsidR="00FE5AC5">
        <w:t>zugeordnete Ressource angezeigt werden.</w:t>
      </w:r>
    </w:p>
    <w:p w14:paraId="1AC49EFC" w14:textId="7C8876B1" w:rsidR="00FE5AC5" w:rsidRDefault="001D7FE1" w:rsidP="00493C8F">
      <w:pPr>
        <w:pStyle w:val="Listenabsatz"/>
        <w:numPr>
          <w:ilvl w:val="0"/>
          <w:numId w:val="45"/>
        </w:numPr>
      </w:pPr>
      <w:r>
        <w:t xml:space="preserve">Wird kein Tag gescannt </w:t>
      </w:r>
      <w:r w:rsidR="007E77A1">
        <w:t>soll</w:t>
      </w:r>
      <w:r>
        <w:t xml:space="preserve"> ein Bildschirmschoner</w:t>
      </w:r>
      <w:r w:rsidR="007E77A1">
        <w:t xml:space="preserve"> erscheinen</w:t>
      </w:r>
    </w:p>
    <w:p w14:paraId="691C8374" w14:textId="4632B9A6" w:rsidR="00475DC4" w:rsidRPr="008C4FF0" w:rsidRDefault="00246420" w:rsidP="00493C8F">
      <w:pPr>
        <w:pStyle w:val="Listenabsatz"/>
        <w:numPr>
          <w:ilvl w:val="0"/>
          <w:numId w:val="45"/>
        </w:numPr>
      </w:pPr>
      <w:r>
        <w:t>Wenn die Ressource eine Webseite ist, soll</w:t>
      </w:r>
      <w:r w:rsidR="00784A59">
        <w:t xml:space="preserve"> kein Zugriff auf andere Webseiten außerhalb einer spezifizierten Domain möglich sein.</w:t>
      </w:r>
    </w:p>
    <w:p w14:paraId="5E3B3279" w14:textId="1D2B8CD0" w:rsidR="006A3DC5" w:rsidRDefault="006A3DC5" w:rsidP="006A3DC5">
      <w:pPr>
        <w:pStyle w:val="berschrift2"/>
      </w:pPr>
      <w:bookmarkStart w:id="4" w:name="_Toc175057637"/>
      <w:r>
        <w:t>Subsysteme / Komponenten</w:t>
      </w:r>
      <w:bookmarkEnd w:id="4"/>
    </w:p>
    <w:tbl>
      <w:tblPr>
        <w:tblStyle w:val="Tabellenraster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4733"/>
        <w:gridCol w:w="5073"/>
      </w:tblGrid>
      <w:tr w:rsidR="00180D1E" w14:paraId="535B5410" w14:textId="77777777" w:rsidTr="00180D1E">
        <w:trPr>
          <w:trHeight w:val="293"/>
        </w:trPr>
        <w:tc>
          <w:tcPr>
            <w:tcW w:w="4733" w:type="dxa"/>
            <w:shd w:val="clear" w:color="auto" w:fill="FFC000"/>
          </w:tcPr>
          <w:p w14:paraId="2C7B82AC" w14:textId="0B01D9F7" w:rsidR="00180D1E" w:rsidRDefault="00180D1E" w:rsidP="00BD2AEB">
            <w:r>
              <w:t>Name</w:t>
            </w:r>
          </w:p>
        </w:tc>
        <w:tc>
          <w:tcPr>
            <w:tcW w:w="5073" w:type="dxa"/>
            <w:shd w:val="clear" w:color="auto" w:fill="FFC000"/>
          </w:tcPr>
          <w:p w14:paraId="1950C3B3" w14:textId="51C4AD26" w:rsidR="00180D1E" w:rsidRDefault="00180D1E" w:rsidP="00BD2AEB">
            <w:r>
              <w:t>Website</w:t>
            </w:r>
          </w:p>
        </w:tc>
      </w:tr>
      <w:tr w:rsidR="00180D1E" w14:paraId="34C2FB94" w14:textId="77777777" w:rsidTr="00180D1E">
        <w:trPr>
          <w:trHeight w:val="293"/>
        </w:trPr>
        <w:tc>
          <w:tcPr>
            <w:tcW w:w="4733" w:type="dxa"/>
          </w:tcPr>
          <w:p w14:paraId="71B4B9FC" w14:textId="07B67ED2" w:rsidR="00180D1E" w:rsidRDefault="00180D1E" w:rsidP="00BD2AEB">
            <w:proofErr w:type="spellStart"/>
            <w:r>
              <w:t>jSerialComm</w:t>
            </w:r>
            <w:proofErr w:type="spellEnd"/>
          </w:p>
        </w:tc>
        <w:tc>
          <w:tcPr>
            <w:tcW w:w="0" w:type="auto"/>
          </w:tcPr>
          <w:p w14:paraId="3D4FE006" w14:textId="06B8B509" w:rsidR="00180D1E" w:rsidRDefault="00180D1E" w:rsidP="00BD2AEB">
            <w:hyperlink r:id="rId12" w:history="1">
              <w:r w:rsidRPr="00A6683C">
                <w:rPr>
                  <w:rStyle w:val="Hyperlink"/>
                </w:rPr>
                <w:t>https://fazecast.github.io/jSerialComm/</w:t>
              </w:r>
            </w:hyperlink>
          </w:p>
        </w:tc>
      </w:tr>
      <w:tr w:rsidR="00A647A1" w14:paraId="42238F81" w14:textId="77777777" w:rsidTr="00180D1E">
        <w:trPr>
          <w:trHeight w:val="293"/>
        </w:trPr>
        <w:tc>
          <w:tcPr>
            <w:tcW w:w="4733" w:type="dxa"/>
          </w:tcPr>
          <w:p w14:paraId="07C870A9" w14:textId="75FAE150" w:rsidR="00A647A1" w:rsidRDefault="00A647A1" w:rsidP="00BD2AEB">
            <w:proofErr w:type="spellStart"/>
            <w:r>
              <w:t>opencsv</w:t>
            </w:r>
            <w:proofErr w:type="spellEnd"/>
          </w:p>
        </w:tc>
        <w:tc>
          <w:tcPr>
            <w:tcW w:w="0" w:type="auto"/>
          </w:tcPr>
          <w:p w14:paraId="2F96AACF" w14:textId="0FF6818C" w:rsidR="00A647A1" w:rsidRDefault="00354BE8" w:rsidP="00BD2AEB">
            <w:hyperlink r:id="rId13" w:history="1">
              <w:r w:rsidRPr="00354BE8">
                <w:rPr>
                  <w:rStyle w:val="Hyperlink"/>
                </w:rPr>
                <w:t>https://opencsv.sourceforge.net/</w:t>
              </w:r>
            </w:hyperlink>
          </w:p>
        </w:tc>
      </w:tr>
    </w:tbl>
    <w:p w14:paraId="1A34B2A9" w14:textId="1019240F" w:rsidR="007E6EAB" w:rsidRDefault="006A3DC5" w:rsidP="006A3DC5">
      <w:pPr>
        <w:pStyle w:val="berschrift2"/>
      </w:pPr>
      <w:bookmarkStart w:id="5" w:name="_Toc175057638"/>
      <w:proofErr w:type="spellStart"/>
      <w:r>
        <w:t>Deployment</w:t>
      </w:r>
      <w:proofErr w:type="spellEnd"/>
      <w:r>
        <w:t xml:space="preserve"> und Betrieb</w:t>
      </w:r>
      <w:bookmarkEnd w:id="5"/>
    </w:p>
    <w:p w14:paraId="3CDAE135" w14:textId="78127789" w:rsidR="00EF10C7" w:rsidRDefault="005A21F5" w:rsidP="006909A2">
      <w:r>
        <w:t>Ist e</w:t>
      </w:r>
      <w:r w:rsidR="006E0B95">
        <w:t xml:space="preserve">in Raspberry Pi </w:t>
      </w:r>
      <w:r w:rsidR="00033A20">
        <w:t xml:space="preserve">wie in </w:t>
      </w:r>
      <w:r w:rsidR="00684E31">
        <w:t xml:space="preserve">Abschnitt </w:t>
      </w:r>
      <w:r w:rsidR="00DA21FD">
        <w:fldChar w:fldCharType="begin"/>
      </w:r>
      <w:r w:rsidR="00DA21FD">
        <w:instrText xml:space="preserve"> REF _Ref173923253 \r \h </w:instrText>
      </w:r>
      <w:r w:rsidR="00DA21FD">
        <w:fldChar w:fldCharType="separate"/>
      </w:r>
      <w:r w:rsidR="00DA21FD">
        <w:t>1.4.1</w:t>
      </w:r>
      <w:r w:rsidR="00DA21FD">
        <w:fldChar w:fldCharType="end"/>
      </w:r>
      <w:r w:rsidR="00033A20">
        <w:t xml:space="preserve"> </w:t>
      </w:r>
      <w:r w:rsidR="00DA21FD">
        <w:t xml:space="preserve">beschrieben </w:t>
      </w:r>
      <w:r w:rsidR="006E0B95">
        <w:t>eingerichtet</w:t>
      </w:r>
      <w:r w:rsidR="005F268B">
        <w:t xml:space="preserve">, kann der RFID-Leser </w:t>
      </w:r>
      <w:r w:rsidR="00AD36A3">
        <w:t xml:space="preserve">„RDH 200“ von Leuze </w:t>
      </w:r>
      <w:r w:rsidR="006D381C">
        <w:t>über ein</w:t>
      </w:r>
      <w:r w:rsidR="008C3ECB">
        <w:t>e</w:t>
      </w:r>
      <w:r w:rsidR="006D66E1">
        <w:t>n</w:t>
      </w:r>
      <w:r w:rsidR="008C3ECB">
        <w:t xml:space="preserve"> RS232-to-USB-Converter </w:t>
      </w:r>
      <w:r w:rsidR="00AD36A3">
        <w:t>per USB angeschlossen werden</w:t>
      </w:r>
      <w:r w:rsidR="006E0B95">
        <w:t>.</w:t>
      </w:r>
      <w:r w:rsidR="00B47FDF">
        <w:t xml:space="preserve"> Der RFID-Leser muss </w:t>
      </w:r>
      <w:r w:rsidR="00AE752E">
        <w:t>sich im R</w:t>
      </w:r>
      <w:r w:rsidR="00FC3358">
        <w:t xml:space="preserve">ead Mode „0 - Permanent </w:t>
      </w:r>
      <w:proofErr w:type="spellStart"/>
      <w:r w:rsidR="00FC3358">
        <w:t>read</w:t>
      </w:r>
      <w:proofErr w:type="spellEnd"/>
      <w:r w:rsidR="00FC3358">
        <w:t xml:space="preserve"> and </w:t>
      </w:r>
      <w:proofErr w:type="spellStart"/>
      <w:r w:rsidR="00FC3358">
        <w:t>data</w:t>
      </w:r>
      <w:proofErr w:type="spellEnd"/>
      <w:r w:rsidR="00FC3358">
        <w:t xml:space="preserve"> </w:t>
      </w:r>
      <w:proofErr w:type="spellStart"/>
      <w:r w:rsidR="00FC3358">
        <w:t>output</w:t>
      </w:r>
      <w:proofErr w:type="spellEnd"/>
      <w:r w:rsidR="00FC3358">
        <w:t>“ befinden.</w:t>
      </w:r>
      <w:r w:rsidR="00AD36A3">
        <w:t xml:space="preserve"> Weiter </w:t>
      </w:r>
      <w:r w:rsidR="00AC57ED">
        <w:t xml:space="preserve">muss ein Bildschirm über HDMI </w:t>
      </w:r>
      <w:r w:rsidR="00C10124">
        <w:t xml:space="preserve">zur Anzeige der Ressourcen </w:t>
      </w:r>
      <w:r w:rsidR="00AC57ED">
        <w:t>angeschlossen sein</w:t>
      </w:r>
      <w:r w:rsidR="00C10124">
        <w:t>.</w:t>
      </w:r>
      <w:r w:rsidR="00EA1164">
        <w:t xml:space="preserve"> Es wird emp</w:t>
      </w:r>
      <w:r w:rsidR="001A73EF">
        <w:t>fohlen</w:t>
      </w:r>
      <w:r w:rsidR="00D116A7">
        <w:t>,</w:t>
      </w:r>
      <w:r w:rsidR="001A73EF">
        <w:t xml:space="preserve"> den Prozessor</w:t>
      </w:r>
      <w:r w:rsidR="00D116A7">
        <w:t xml:space="preserve"> des Raspberry Pis</w:t>
      </w:r>
      <w:r w:rsidR="001A73EF">
        <w:t xml:space="preserve"> zu kühlen.</w:t>
      </w:r>
    </w:p>
    <w:p w14:paraId="3478EE50" w14:textId="77777777" w:rsidR="00C10124" w:rsidRDefault="00C10124" w:rsidP="006909A2"/>
    <w:p w14:paraId="28272A89" w14:textId="0D926E51" w:rsidR="00011A31" w:rsidRDefault="00C10124" w:rsidP="006909A2">
      <w:r>
        <w:t xml:space="preserve">Die Zuordnung der UID zu </w:t>
      </w:r>
      <w:r w:rsidR="00BA0A9A">
        <w:t xml:space="preserve">einer </w:t>
      </w:r>
      <w:r w:rsidR="00284E0B">
        <w:t xml:space="preserve">Ressource </w:t>
      </w:r>
      <w:r w:rsidR="00BA0A9A">
        <w:t xml:space="preserve">erfolgt über die „products.csv“ Datei im </w:t>
      </w:r>
      <w:r w:rsidR="00C22877">
        <w:t>Home-Verzeichnis</w:t>
      </w:r>
      <w:r w:rsidR="003C5D56">
        <w:t xml:space="preserve"> </w:t>
      </w:r>
      <w:r w:rsidR="003C5D56" w:rsidRPr="00EF079B">
        <w:rPr>
          <w:rFonts w:cstheme="minorHAnsi"/>
        </w:rPr>
        <w:t>(</w:t>
      </w:r>
      <w:r w:rsidR="00A85369" w:rsidRPr="00EF079B">
        <w:rPr>
          <w:rFonts w:ascii="Consolas" w:hAnsi="Consolas"/>
        </w:rPr>
        <w:t>/</w:t>
      </w:r>
      <w:proofErr w:type="spellStart"/>
      <w:r w:rsidR="00A85369" w:rsidRPr="00EF079B">
        <w:rPr>
          <w:rFonts w:ascii="Consolas" w:hAnsi="Consolas"/>
        </w:rPr>
        <w:t>home</w:t>
      </w:r>
      <w:proofErr w:type="spellEnd"/>
      <w:r w:rsidR="00A85369" w:rsidRPr="00EF079B">
        <w:rPr>
          <w:rFonts w:ascii="Consolas" w:hAnsi="Consolas"/>
        </w:rPr>
        <w:t>/</w:t>
      </w:r>
      <w:proofErr w:type="spellStart"/>
      <w:r w:rsidR="00A85369" w:rsidRPr="00EF079B">
        <w:rPr>
          <w:rFonts w:ascii="Consolas" w:hAnsi="Consolas"/>
        </w:rPr>
        <w:t>pi</w:t>
      </w:r>
      <w:proofErr w:type="spellEnd"/>
      <w:r w:rsidR="008F398C" w:rsidRPr="00EF079B">
        <w:rPr>
          <w:rFonts w:ascii="Consolas" w:hAnsi="Consolas"/>
        </w:rPr>
        <w:t>/</w:t>
      </w:r>
      <w:r w:rsidR="00A85369" w:rsidRPr="00EF079B">
        <w:rPr>
          <w:rFonts w:cstheme="minorHAnsi"/>
        </w:rPr>
        <w:t>)</w:t>
      </w:r>
      <w:r w:rsidR="00C22877" w:rsidRPr="00EF079B">
        <w:rPr>
          <w:rFonts w:cstheme="minorHAnsi"/>
        </w:rPr>
        <w:t>.</w:t>
      </w:r>
      <w:r w:rsidR="00C22877">
        <w:t xml:space="preserve"> Der Bildschirmschoner</w:t>
      </w:r>
      <w:r w:rsidR="004B7916">
        <w:t xml:space="preserve"> bzw. Startbildschirm</w:t>
      </w:r>
      <w:r w:rsidR="00C22877">
        <w:t xml:space="preserve"> trägt </w:t>
      </w:r>
      <w:r w:rsidR="00A0253E">
        <w:t xml:space="preserve">hier </w:t>
      </w:r>
      <w:r w:rsidR="00C22877">
        <w:t xml:space="preserve">die Bezeichnung </w:t>
      </w:r>
      <w:r w:rsidR="00A0253E">
        <w:t>„</w:t>
      </w:r>
      <w:proofErr w:type="spellStart"/>
      <w:r w:rsidR="00A0253E">
        <w:t>default</w:t>
      </w:r>
      <w:proofErr w:type="spellEnd"/>
      <w:r w:rsidR="00A0253E">
        <w:t>“.</w:t>
      </w:r>
      <w:r w:rsidR="00485EB8">
        <w:t xml:space="preserve"> </w:t>
      </w:r>
      <w:r w:rsidR="00F071F1">
        <w:t>Im Falle einer Änderung an der Zuordnung muss die Software neu gestartet werden</w:t>
      </w:r>
      <w:r w:rsidR="006C0D8D">
        <w:t>,</w:t>
      </w:r>
      <w:r w:rsidR="00F071F1">
        <w:t xml:space="preserve"> </w:t>
      </w:r>
      <w:r w:rsidR="006C0D8D">
        <w:t>um die Änderungen zu übernehmen.</w:t>
      </w:r>
      <w:r w:rsidR="00203FB9">
        <w:t xml:space="preserve"> </w:t>
      </w:r>
    </w:p>
    <w:p w14:paraId="183C69DF" w14:textId="19FF530B" w:rsidR="00806E48" w:rsidRDefault="00AA5DE2" w:rsidP="006909A2">
      <w:r>
        <w:t xml:space="preserve">Bei der „products.csv“ Datei ist zu beachten, dass </w:t>
      </w:r>
      <w:r w:rsidR="00F41B49">
        <w:t>Webseiten</w:t>
      </w:r>
      <w:r>
        <w:t xml:space="preserve"> </w:t>
      </w:r>
      <w:r w:rsidR="00011A31">
        <w:t xml:space="preserve">mit </w:t>
      </w:r>
      <w:r w:rsidR="00011A31" w:rsidRPr="00011A31">
        <w:rPr>
          <w:rFonts w:ascii="Consolas" w:hAnsi="Consolas"/>
        </w:rPr>
        <w:t>http</w:t>
      </w:r>
      <w:r w:rsidR="00011A31">
        <w:t xml:space="preserve"> oder </w:t>
      </w:r>
      <w:r w:rsidR="00011A31" w:rsidRPr="00011A31">
        <w:rPr>
          <w:rFonts w:ascii="Consolas" w:hAnsi="Consolas"/>
        </w:rPr>
        <w:t>https</w:t>
      </w:r>
      <w:r w:rsidR="00011A31">
        <w:t xml:space="preserve"> starten müssen. Ebenso </w:t>
      </w:r>
      <w:r w:rsidR="006E30A6">
        <w:t>ist zu beachten, dass die erste Zeile als Header dient und nicht gelesen wird.</w:t>
      </w:r>
      <w:r w:rsidR="00F22A54">
        <w:t xml:space="preserve"> </w:t>
      </w:r>
      <w:r w:rsidR="008673FE">
        <w:t xml:space="preserve">Lokale </w:t>
      </w:r>
      <w:r w:rsidR="00BE1793">
        <w:t>Dateien wie Bilder</w:t>
      </w:r>
      <w:r w:rsidR="00235A54">
        <w:t xml:space="preserve"> oder PDF-Dateien</w:t>
      </w:r>
      <w:r w:rsidR="00BE1793">
        <w:t xml:space="preserve"> können über das </w:t>
      </w:r>
      <w:proofErr w:type="spellStart"/>
      <w:r w:rsidR="00BE1793">
        <w:t>file</w:t>
      </w:r>
      <w:proofErr w:type="spellEnd"/>
      <w:r w:rsidR="00BE1793">
        <w:t xml:space="preserve"> </w:t>
      </w:r>
      <w:proofErr w:type="spellStart"/>
      <w:r w:rsidR="00BE1793">
        <w:t>protocol</w:t>
      </w:r>
      <w:proofErr w:type="spellEnd"/>
      <w:r w:rsidR="00BE1793">
        <w:t xml:space="preserve"> (</w:t>
      </w:r>
      <w:r w:rsidR="00BE1793" w:rsidRPr="00F97642">
        <w:rPr>
          <w:rFonts w:ascii="Consolas" w:hAnsi="Consolas"/>
        </w:rPr>
        <w:t>file://</w:t>
      </w:r>
      <w:r w:rsidR="00BE1793" w:rsidRPr="00F97642">
        <w:rPr>
          <w:rFonts w:cstheme="minorHAnsi"/>
        </w:rPr>
        <w:t xml:space="preserve">) </w:t>
      </w:r>
      <w:r w:rsidR="00BE1793">
        <w:t xml:space="preserve">als Ressource </w:t>
      </w:r>
      <w:r w:rsidR="00F97642">
        <w:t>definiert werden.</w:t>
      </w:r>
    </w:p>
    <w:p w14:paraId="62A1E0EF" w14:textId="2A487F64" w:rsidR="00E15230" w:rsidRDefault="00032F88" w:rsidP="006909A2">
      <w:r>
        <w:t xml:space="preserve">Beispielinhalt der </w:t>
      </w:r>
      <w:r w:rsidR="00282D58">
        <w:t>„products.csv“ Datei:</w:t>
      </w:r>
    </w:p>
    <w:p w14:paraId="35B9097E" w14:textId="77777777" w:rsidR="002D5F20" w:rsidRPr="00616A68" w:rsidRDefault="002D5F20" w:rsidP="00282D58">
      <w:pPr>
        <w:ind w:left="567"/>
        <w:rPr>
          <w:rFonts w:ascii="Consolas" w:hAnsi="Consolas"/>
        </w:rPr>
      </w:pPr>
      <w:proofErr w:type="spellStart"/>
      <w:proofErr w:type="gramStart"/>
      <w:r w:rsidRPr="00616A68">
        <w:rPr>
          <w:rFonts w:ascii="Consolas" w:hAnsi="Consolas"/>
        </w:rPr>
        <w:t>ID,resource</w:t>
      </w:r>
      <w:proofErr w:type="spellEnd"/>
      <w:proofErr w:type="gramEnd"/>
    </w:p>
    <w:p w14:paraId="16ADFA06" w14:textId="35159C1D" w:rsidR="002D5F20" w:rsidRPr="00616A68" w:rsidRDefault="002D5F20" w:rsidP="00282D58">
      <w:pPr>
        <w:ind w:left="567"/>
        <w:rPr>
          <w:rFonts w:ascii="Consolas" w:hAnsi="Consolas"/>
        </w:rPr>
      </w:pPr>
      <w:proofErr w:type="spellStart"/>
      <w:proofErr w:type="gramStart"/>
      <w:r w:rsidRPr="00616A68">
        <w:rPr>
          <w:rFonts w:ascii="Consolas" w:hAnsi="Consolas"/>
        </w:rPr>
        <w:t>default,</w:t>
      </w:r>
      <w:r w:rsidR="00B80F17" w:rsidRPr="00616A68">
        <w:rPr>
          <w:rFonts w:ascii="Consolas" w:hAnsi="Consolas"/>
        </w:rPr>
        <w:t>https</w:t>
      </w:r>
      <w:proofErr w:type="spellEnd"/>
      <w:r w:rsidR="00B80F17" w:rsidRPr="00616A68">
        <w:rPr>
          <w:rFonts w:ascii="Consolas" w:hAnsi="Consolas"/>
        </w:rPr>
        <w:t>://idtronic.de/</w:t>
      </w:r>
      <w:proofErr w:type="gramEnd"/>
    </w:p>
    <w:p w14:paraId="5F0F2A4F" w14:textId="6DDC02A1" w:rsidR="002D5F20" w:rsidRPr="00616A68" w:rsidRDefault="002D5F20" w:rsidP="00282D58">
      <w:pPr>
        <w:ind w:left="567"/>
        <w:rPr>
          <w:rFonts w:ascii="Consolas" w:hAnsi="Consolas"/>
        </w:rPr>
      </w:pPr>
      <w:r w:rsidRPr="00616A68">
        <w:rPr>
          <w:rFonts w:ascii="Consolas" w:hAnsi="Consolas"/>
        </w:rPr>
        <w:t>E004010847EC8</w:t>
      </w:r>
      <w:proofErr w:type="gramStart"/>
      <w:r w:rsidRPr="00616A68">
        <w:rPr>
          <w:rFonts w:ascii="Consolas" w:hAnsi="Consolas"/>
        </w:rPr>
        <w:t>CBE,</w:t>
      </w:r>
      <w:r w:rsidR="0022698C" w:rsidRPr="00616A68">
        <w:rPr>
          <w:rFonts w:ascii="Consolas" w:hAnsi="Consolas"/>
        </w:rPr>
        <w:t>https://idtronic.de/</w:t>
      </w:r>
      <w:proofErr w:type="spellStart"/>
      <w:r w:rsidR="0022698C" w:rsidRPr="00616A68">
        <w:rPr>
          <w:rFonts w:ascii="Consolas" w:hAnsi="Consolas"/>
        </w:rPr>
        <w:t>loesungen</w:t>
      </w:r>
      <w:proofErr w:type="spellEnd"/>
      <w:r w:rsidR="0022698C" w:rsidRPr="00616A68">
        <w:rPr>
          <w:rFonts w:ascii="Consolas" w:hAnsi="Consolas"/>
        </w:rPr>
        <w:t>/</w:t>
      </w:r>
      <w:proofErr w:type="gramEnd"/>
    </w:p>
    <w:p w14:paraId="64D55538" w14:textId="77777777" w:rsidR="0030622B" w:rsidRDefault="0030622B" w:rsidP="006909A2"/>
    <w:p w14:paraId="42F61B0A" w14:textId="31D0FE4F" w:rsidR="0030622B" w:rsidRDefault="0058356B" w:rsidP="006909A2">
      <w:r>
        <w:t>Der Pfad zu</w:t>
      </w:r>
      <w:r w:rsidR="00607019">
        <w:t xml:space="preserve"> der </w:t>
      </w:r>
      <w:r w:rsidR="00E70E7C">
        <w:t xml:space="preserve">„products.csv“ Datei sowie </w:t>
      </w:r>
      <w:proofErr w:type="gramStart"/>
      <w:r w:rsidR="00AD2197">
        <w:t>der Timeout</w:t>
      </w:r>
      <w:proofErr w:type="gramEnd"/>
      <w:r w:rsidR="00AD2197">
        <w:t>, die Zeit</w:t>
      </w:r>
      <w:r w:rsidR="001E75D2">
        <w:t xml:space="preserve"> in </w:t>
      </w:r>
      <w:r w:rsidR="00ED5B4D">
        <w:t>Millisekunden</w:t>
      </w:r>
      <w:r w:rsidR="00AD2197">
        <w:t xml:space="preserve"> wie lange eine Ressource </w:t>
      </w:r>
      <w:r w:rsidR="001307EA">
        <w:t xml:space="preserve">nach </w:t>
      </w:r>
      <w:r w:rsidR="00573251">
        <w:t>dem L</w:t>
      </w:r>
      <w:r w:rsidR="001307EA">
        <w:t xml:space="preserve">esen des Tags geöffnet bleiben soll, </w:t>
      </w:r>
      <w:r w:rsidR="00D25FF0">
        <w:t xml:space="preserve">können in der </w:t>
      </w:r>
      <w:r w:rsidR="002D5F20">
        <w:t>„</w:t>
      </w:r>
      <w:proofErr w:type="spellStart"/>
      <w:r w:rsidR="00D25FF0" w:rsidRPr="002D5F20">
        <w:rPr>
          <w:rFonts w:cstheme="minorHAnsi"/>
        </w:rPr>
        <w:t>prod_pres_</w:t>
      </w:r>
      <w:proofErr w:type="gramStart"/>
      <w:r w:rsidR="00D25FF0" w:rsidRPr="002D5F20">
        <w:rPr>
          <w:rFonts w:cstheme="minorHAnsi"/>
        </w:rPr>
        <w:t>config.properties</w:t>
      </w:r>
      <w:proofErr w:type="spellEnd"/>
      <w:proofErr w:type="gramEnd"/>
      <w:r w:rsidR="002D5F20" w:rsidRPr="002D5F20">
        <w:rPr>
          <w:rFonts w:cstheme="minorHAnsi"/>
        </w:rPr>
        <w:t>“</w:t>
      </w:r>
      <w:r w:rsidR="00441B88">
        <w:t xml:space="preserve"> Datei </w:t>
      </w:r>
      <w:r w:rsidR="00396F36">
        <w:t>durch Bearbeiten de</w:t>
      </w:r>
      <w:r w:rsidR="00D05085">
        <w:t xml:space="preserve">s entsprechenden Feldes </w:t>
      </w:r>
      <w:r w:rsidR="00441B88">
        <w:t>konfiguriert werden. Di</w:t>
      </w:r>
      <w:r w:rsidR="00F75A5C">
        <w:t xml:space="preserve">e Konfigurationsdatei muss zwingend im Homeverzeichnis </w:t>
      </w:r>
      <w:r w:rsidR="00F75A5C" w:rsidRPr="00F75A5C">
        <w:rPr>
          <w:rFonts w:cstheme="minorHAnsi"/>
        </w:rPr>
        <w:t>(</w:t>
      </w:r>
      <w:r w:rsidR="00F75A5C" w:rsidRPr="00F75A5C">
        <w:rPr>
          <w:rFonts w:ascii="Consolas" w:hAnsi="Consolas"/>
        </w:rPr>
        <w:t>/</w:t>
      </w:r>
      <w:proofErr w:type="spellStart"/>
      <w:r w:rsidR="00F75A5C" w:rsidRPr="00F75A5C">
        <w:rPr>
          <w:rFonts w:ascii="Consolas" w:hAnsi="Consolas"/>
        </w:rPr>
        <w:t>home</w:t>
      </w:r>
      <w:proofErr w:type="spellEnd"/>
      <w:r w:rsidR="00F75A5C" w:rsidRPr="00F75A5C">
        <w:rPr>
          <w:rFonts w:ascii="Consolas" w:hAnsi="Consolas"/>
        </w:rPr>
        <w:t>/</w:t>
      </w:r>
      <w:proofErr w:type="spellStart"/>
      <w:r w:rsidR="00F75A5C" w:rsidRPr="00F75A5C">
        <w:rPr>
          <w:rFonts w:ascii="Consolas" w:hAnsi="Consolas"/>
        </w:rPr>
        <w:t>pi</w:t>
      </w:r>
      <w:proofErr w:type="spellEnd"/>
      <w:r w:rsidR="00F75A5C" w:rsidRPr="00F75A5C">
        <w:rPr>
          <w:rFonts w:ascii="Consolas" w:hAnsi="Consolas"/>
        </w:rPr>
        <w:t>/</w:t>
      </w:r>
      <w:r w:rsidR="00F75A5C" w:rsidRPr="00F75A5C">
        <w:rPr>
          <w:rFonts w:cstheme="minorHAnsi"/>
        </w:rPr>
        <w:t>)</w:t>
      </w:r>
      <w:r w:rsidR="00F75A5C">
        <w:t xml:space="preserve"> abgelegt werden.</w:t>
      </w:r>
    </w:p>
    <w:p w14:paraId="53DD4B56" w14:textId="6FA14B30" w:rsidR="005733BF" w:rsidRDefault="0064430F" w:rsidP="006909A2">
      <w:r>
        <w:t>Beispiel</w:t>
      </w:r>
      <w:r w:rsidR="00E33991">
        <w:t>inhalt</w:t>
      </w:r>
      <w:r w:rsidR="002D5F20">
        <w:t xml:space="preserve"> der</w:t>
      </w:r>
      <w:r>
        <w:t xml:space="preserve"> </w:t>
      </w:r>
      <w:r w:rsidR="002D5F20">
        <w:t>„</w:t>
      </w:r>
      <w:proofErr w:type="spellStart"/>
      <w:r w:rsidR="002D5F20" w:rsidRPr="002D5F20">
        <w:rPr>
          <w:rFonts w:cstheme="minorHAnsi"/>
        </w:rPr>
        <w:t>prod_pres_</w:t>
      </w:r>
      <w:proofErr w:type="gramStart"/>
      <w:r w:rsidR="002D5F20" w:rsidRPr="002D5F20">
        <w:rPr>
          <w:rFonts w:cstheme="minorHAnsi"/>
        </w:rPr>
        <w:t>config.properties</w:t>
      </w:r>
      <w:proofErr w:type="spellEnd"/>
      <w:proofErr w:type="gramEnd"/>
      <w:r w:rsidR="002D5F20" w:rsidRPr="002D5F20">
        <w:rPr>
          <w:rFonts w:cstheme="minorHAnsi"/>
        </w:rPr>
        <w:t>“</w:t>
      </w:r>
      <w:r w:rsidR="002D5F20">
        <w:t xml:space="preserve"> Datei</w:t>
      </w:r>
      <w:r w:rsidR="00E33991">
        <w:t>:</w:t>
      </w:r>
    </w:p>
    <w:p w14:paraId="5776AADC" w14:textId="77777777" w:rsidR="00E33991" w:rsidRPr="00E33991" w:rsidRDefault="00E33991" w:rsidP="00E33991">
      <w:pPr>
        <w:ind w:left="567"/>
        <w:rPr>
          <w:rFonts w:ascii="Consolas" w:hAnsi="Consolas"/>
          <w:lang w:val="en-GB"/>
        </w:rPr>
      </w:pPr>
      <w:r w:rsidRPr="00E33991">
        <w:rPr>
          <w:rFonts w:ascii="Consolas" w:hAnsi="Consolas"/>
          <w:lang w:val="en-GB"/>
        </w:rPr>
        <w:t>path=/home/pi/products.csv</w:t>
      </w:r>
    </w:p>
    <w:p w14:paraId="02A1DC80" w14:textId="7E85AECE" w:rsidR="00E33991" w:rsidRPr="00E33991" w:rsidRDefault="00E33991" w:rsidP="00E33991">
      <w:pPr>
        <w:ind w:left="567"/>
        <w:rPr>
          <w:rFonts w:ascii="Consolas" w:hAnsi="Consolas"/>
          <w:lang w:val="en-GB"/>
        </w:rPr>
      </w:pPr>
      <w:r w:rsidRPr="00E33991">
        <w:rPr>
          <w:rFonts w:ascii="Consolas" w:hAnsi="Consolas"/>
          <w:lang w:val="en-GB"/>
        </w:rPr>
        <w:t>timeout=10000</w:t>
      </w:r>
    </w:p>
    <w:p w14:paraId="522AA019" w14:textId="77777777" w:rsidR="004A2133" w:rsidRPr="00E33991" w:rsidRDefault="004A2133" w:rsidP="006909A2">
      <w:pPr>
        <w:rPr>
          <w:lang w:val="en-GB"/>
        </w:rPr>
      </w:pPr>
    </w:p>
    <w:p w14:paraId="76B007EE" w14:textId="7D9ECF94" w:rsidR="004A2133" w:rsidRDefault="009F0B07" w:rsidP="006909A2">
      <w:r>
        <w:t>Das Programm kann im Terminal über den Befehl</w:t>
      </w:r>
    </w:p>
    <w:p w14:paraId="1BB770EF" w14:textId="05FD50BF" w:rsidR="0096134E" w:rsidRPr="00363723" w:rsidRDefault="00674672" w:rsidP="00363723">
      <w:pPr>
        <w:ind w:firstLine="567"/>
        <w:rPr>
          <w:rFonts w:ascii="Consolas" w:hAnsi="Consolas"/>
          <w:lang w:val="en-GB"/>
        </w:rPr>
      </w:pPr>
      <w:proofErr w:type="gramStart"/>
      <w:r>
        <w:rPr>
          <w:rFonts w:ascii="Consolas" w:hAnsi="Consolas"/>
          <w:lang w:val="en-GB"/>
        </w:rPr>
        <w:t>./</w:t>
      </w:r>
      <w:proofErr w:type="spellStart"/>
      <w:proofErr w:type="gramEnd"/>
      <w:r>
        <w:rPr>
          <w:rFonts w:ascii="Consolas" w:hAnsi="Consolas"/>
          <w:lang w:val="en-GB"/>
        </w:rPr>
        <w:t>messe</w:t>
      </w:r>
      <w:proofErr w:type="spellEnd"/>
    </w:p>
    <w:p w14:paraId="4D339CA9" w14:textId="0D6E6019" w:rsidR="00FF2586" w:rsidRDefault="000A249B" w:rsidP="006909A2">
      <w:r>
        <w:t>oder</w:t>
      </w:r>
      <w:r w:rsidR="008A5405">
        <w:t xml:space="preserve"> </w:t>
      </w:r>
      <w:r>
        <w:t>über ein Icon</w:t>
      </w:r>
      <w:r w:rsidR="00B724FC">
        <w:t xml:space="preserve"> auf dem Desktop</w:t>
      </w:r>
      <w:r w:rsidR="008A5405">
        <w:t xml:space="preserve"> </w:t>
      </w:r>
      <w:r w:rsidR="00FF2586" w:rsidRPr="00363723">
        <w:t xml:space="preserve">gestartet </w:t>
      </w:r>
      <w:r w:rsidR="00363723" w:rsidRPr="00363723">
        <w:t>werden</w:t>
      </w:r>
      <w:r w:rsidR="00B907C3">
        <w:t xml:space="preserve">, hier muss nach Doppelklick auf das Icon </w:t>
      </w:r>
      <w:r w:rsidR="00B9014A">
        <w:t>im aufgehenden Fenster auf „Execute“ geklickt werden.</w:t>
      </w:r>
      <w:r w:rsidR="00B907C3">
        <w:t xml:space="preserve"> </w:t>
      </w:r>
    </w:p>
    <w:p w14:paraId="59FD4ADF" w14:textId="6D3B5E9E" w:rsidR="00E029BD" w:rsidRPr="00363723" w:rsidRDefault="00E029BD" w:rsidP="006909A2">
      <w:r>
        <w:lastRenderedPageBreak/>
        <w:t xml:space="preserve">Beendet wird das Programm indem </w:t>
      </w:r>
      <w:r w:rsidR="006D240B">
        <w:t>in dem Terminal</w:t>
      </w:r>
      <w:r w:rsidR="0088738A">
        <w:t>,</w:t>
      </w:r>
      <w:r w:rsidR="006D240B">
        <w:t xml:space="preserve"> welches bei Start des Programms geöffnet wurde</w:t>
      </w:r>
      <w:r w:rsidR="0088738A">
        <w:t>,</w:t>
      </w:r>
      <w:r w:rsidR="006D240B">
        <w:t xml:space="preserve"> </w:t>
      </w:r>
      <w:proofErr w:type="spellStart"/>
      <w:r w:rsidR="006D240B">
        <w:t>Strg+C</w:t>
      </w:r>
      <w:proofErr w:type="spellEnd"/>
      <w:r w:rsidR="006D240B">
        <w:t xml:space="preserve"> </w:t>
      </w:r>
      <w:r w:rsidR="00DE7948">
        <w:t>eingegeben wird.</w:t>
      </w:r>
    </w:p>
    <w:p w14:paraId="2E27F2D6" w14:textId="6FD453CC" w:rsidR="006E0B95" w:rsidRDefault="00033A20" w:rsidP="00033A20">
      <w:pPr>
        <w:pStyle w:val="berschrift3"/>
      </w:pPr>
      <w:bookmarkStart w:id="6" w:name="_Ref173923253"/>
      <w:bookmarkStart w:id="7" w:name="_Toc175057639"/>
      <w:r>
        <w:t>Raspberry Pi Setup</w:t>
      </w:r>
      <w:bookmarkEnd w:id="6"/>
      <w:bookmarkEnd w:id="7"/>
    </w:p>
    <w:p w14:paraId="46C36462" w14:textId="4B9431EF" w:rsidR="00FF14A0" w:rsidRDefault="000F0F84" w:rsidP="00161F07">
      <w:r>
        <w:t xml:space="preserve">Ein konfiguriertes System </w:t>
      </w:r>
      <w:r w:rsidR="002D6EF7">
        <w:t xml:space="preserve">kann mithilfe </w:t>
      </w:r>
      <w:r w:rsidR="00CD3093">
        <w:t>des Programms</w:t>
      </w:r>
      <w:r w:rsidR="00DD09EC">
        <w:t xml:space="preserve"> </w:t>
      </w:r>
      <w:r w:rsidR="00287ECD">
        <w:t xml:space="preserve">SD Card Copier </w:t>
      </w:r>
      <w:r w:rsidR="00A13275">
        <w:t xml:space="preserve">des Raspberry Pi OS </w:t>
      </w:r>
      <w:r w:rsidR="00E15921">
        <w:t xml:space="preserve">oder </w:t>
      </w:r>
      <w:r w:rsidR="00873557">
        <w:t xml:space="preserve">bspw. </w:t>
      </w:r>
      <w:r w:rsidR="00814143">
        <w:t xml:space="preserve">dem Programm Win32 Disk Imager für Windows </w:t>
      </w:r>
      <w:r w:rsidR="00602437">
        <w:t>geklont werden.</w:t>
      </w:r>
      <w:r w:rsidR="005B182E">
        <w:t xml:space="preserve"> Alternativ kann ein neues System folgendermaßen aufgesetzt werden:</w:t>
      </w:r>
    </w:p>
    <w:p w14:paraId="1737F5BC" w14:textId="77777777" w:rsidR="005B182E" w:rsidRDefault="005B182E" w:rsidP="00161F07"/>
    <w:p w14:paraId="4AF21D56" w14:textId="623531C3" w:rsidR="00166FD2" w:rsidRDefault="00E11B99" w:rsidP="00161F07">
      <w:r>
        <w:t xml:space="preserve">Zuerst muss </w:t>
      </w:r>
      <w:r w:rsidR="009F69E7">
        <w:t>ein</w:t>
      </w:r>
      <w:r>
        <w:t xml:space="preserve"> Betriebssystem </w:t>
      </w:r>
      <w:r w:rsidR="009F69E7">
        <w:t xml:space="preserve">auf dem Speichermedium des Raspberry </w:t>
      </w:r>
      <w:proofErr w:type="spellStart"/>
      <w:r w:rsidR="009F69E7">
        <w:t>Pi’s</w:t>
      </w:r>
      <w:proofErr w:type="spellEnd"/>
      <w:r w:rsidR="009F69E7">
        <w:t xml:space="preserve"> installiert werden. Hierfür </w:t>
      </w:r>
      <w:r w:rsidR="00942754">
        <w:t xml:space="preserve">kann der </w:t>
      </w:r>
      <w:hyperlink r:id="rId14" w:history="1">
        <w:r w:rsidR="00942754" w:rsidRPr="00942754">
          <w:rPr>
            <w:rStyle w:val="Hyperlink"/>
          </w:rPr>
          <w:t>Raspberry Pi Imager</w:t>
        </w:r>
      </w:hyperlink>
      <w:r w:rsidR="00942754">
        <w:t xml:space="preserve"> verwendet werden.</w:t>
      </w:r>
      <w:r w:rsidR="00F21931">
        <w:t xml:space="preserve"> </w:t>
      </w:r>
      <w:r w:rsidR="009B0111">
        <w:t xml:space="preserve">Standardmäßig ist der Nutzername </w:t>
      </w:r>
      <w:r w:rsidR="00177E7A">
        <w:t>„</w:t>
      </w:r>
      <w:proofErr w:type="spellStart"/>
      <w:r w:rsidR="00177E7A">
        <w:t>pi</w:t>
      </w:r>
      <w:proofErr w:type="spellEnd"/>
      <w:r w:rsidR="00177E7A">
        <w:t>“ und das dazugehö</w:t>
      </w:r>
      <w:r w:rsidR="00FA697B">
        <w:t>rige root-Passwor</w:t>
      </w:r>
      <w:r w:rsidR="00442D82">
        <w:t>t</w:t>
      </w:r>
      <w:r w:rsidR="00FA697B">
        <w:t xml:space="preserve"> „</w:t>
      </w:r>
      <w:proofErr w:type="spellStart"/>
      <w:r w:rsidR="00FA697B">
        <w:t>raspberry</w:t>
      </w:r>
      <w:proofErr w:type="spellEnd"/>
      <w:r w:rsidR="00FA697B">
        <w:t xml:space="preserve">“. </w:t>
      </w:r>
      <w:r w:rsidR="00835077">
        <w:t xml:space="preserve">Falls ein Zugriff via </w:t>
      </w:r>
      <w:proofErr w:type="spellStart"/>
      <w:r w:rsidR="00835077">
        <w:t>ssh</w:t>
      </w:r>
      <w:proofErr w:type="spellEnd"/>
      <w:r w:rsidR="00835077">
        <w:t xml:space="preserve"> möglich sein soll, kann dies im Installationsprozess </w:t>
      </w:r>
      <w:r w:rsidR="00E218F8">
        <w:t xml:space="preserve">eingestellt werden. </w:t>
      </w:r>
      <w:r w:rsidR="00272525">
        <w:t xml:space="preserve">Nach erfolgreicher Installation </w:t>
      </w:r>
      <w:r w:rsidR="00CB5F3C">
        <w:t>kann der Raspberry Pi gestartet werden</w:t>
      </w:r>
      <w:r w:rsidR="00166FD2">
        <w:t>.</w:t>
      </w:r>
    </w:p>
    <w:p w14:paraId="16098C3C" w14:textId="3DDC5606" w:rsidR="00016106" w:rsidRDefault="00166FD2" w:rsidP="00161F07">
      <w:r>
        <w:t xml:space="preserve">Für das </w:t>
      </w:r>
      <w:r w:rsidR="00016106">
        <w:t>Ausführen der Software müssen folgende Programme</w:t>
      </w:r>
      <w:r w:rsidR="0066723F">
        <w:t xml:space="preserve"> auf dem Raspberry Pi</w:t>
      </w:r>
      <w:r w:rsidR="00016106">
        <w:t xml:space="preserve"> installiert werden:</w:t>
      </w:r>
      <w:r w:rsidR="00CB5F3C">
        <w:t xml:space="preserve"> </w:t>
      </w:r>
    </w:p>
    <w:p w14:paraId="44B4B33E" w14:textId="0E0A6C70" w:rsidR="00161F07" w:rsidRDefault="00CB5F3C" w:rsidP="00016106">
      <w:pPr>
        <w:pStyle w:val="Listenabsatz"/>
        <w:numPr>
          <w:ilvl w:val="0"/>
          <w:numId w:val="45"/>
        </w:numPr>
        <w:rPr>
          <w:lang w:val="en-GB"/>
        </w:rPr>
      </w:pPr>
      <w:proofErr w:type="spellStart"/>
      <w:r w:rsidRPr="00215BF4">
        <w:rPr>
          <w:lang w:val="en-GB"/>
        </w:rPr>
        <w:t>ein</w:t>
      </w:r>
      <w:proofErr w:type="spellEnd"/>
      <w:r w:rsidR="00314388" w:rsidRPr="00215BF4">
        <w:rPr>
          <w:lang w:val="en-GB"/>
        </w:rPr>
        <w:t xml:space="preserve"> JRE &gt; </w:t>
      </w:r>
      <w:r w:rsidR="00E93874" w:rsidRPr="00215BF4">
        <w:rPr>
          <w:lang w:val="en-GB"/>
        </w:rPr>
        <w:t>17</w:t>
      </w:r>
      <w:r w:rsidR="00314388" w:rsidRPr="00215BF4">
        <w:rPr>
          <w:lang w:val="en-GB"/>
        </w:rPr>
        <w:t xml:space="preserve"> (</w:t>
      </w:r>
      <w:proofErr w:type="spellStart"/>
      <w:r w:rsidR="00314388" w:rsidRPr="00215BF4">
        <w:rPr>
          <w:rFonts w:ascii="Consolas" w:hAnsi="Consolas"/>
          <w:lang w:val="en-GB"/>
        </w:rPr>
        <w:t>sudo</w:t>
      </w:r>
      <w:proofErr w:type="spellEnd"/>
      <w:r w:rsidR="00314388" w:rsidRPr="00215BF4">
        <w:rPr>
          <w:rFonts w:ascii="Consolas" w:hAnsi="Consolas"/>
          <w:lang w:val="en-GB"/>
        </w:rPr>
        <w:t xml:space="preserve"> apt install openjdk-</w:t>
      </w:r>
      <w:r w:rsidR="00E218F8" w:rsidRPr="00215BF4">
        <w:rPr>
          <w:rFonts w:ascii="Consolas" w:hAnsi="Consolas"/>
          <w:lang w:val="en-GB"/>
        </w:rPr>
        <w:t>17</w:t>
      </w:r>
      <w:r w:rsidR="00314388" w:rsidRPr="00215BF4">
        <w:rPr>
          <w:rFonts w:ascii="Consolas" w:hAnsi="Consolas"/>
          <w:lang w:val="en-GB"/>
        </w:rPr>
        <w:t>-jre</w:t>
      </w:r>
      <w:r w:rsidR="00314388" w:rsidRPr="00215BF4">
        <w:rPr>
          <w:lang w:val="en-GB"/>
        </w:rPr>
        <w:t>)</w:t>
      </w:r>
      <w:r w:rsidR="007A7B35">
        <w:rPr>
          <w:lang w:val="en-GB"/>
        </w:rPr>
        <w:t xml:space="preserve"> und</w:t>
      </w:r>
    </w:p>
    <w:p w14:paraId="23C49AA4" w14:textId="43D8B1F8" w:rsidR="00215BF4" w:rsidRPr="00215BF4" w:rsidRDefault="00215BF4" w:rsidP="00016106">
      <w:pPr>
        <w:pStyle w:val="Listenabsatz"/>
        <w:numPr>
          <w:ilvl w:val="0"/>
          <w:numId w:val="45"/>
        </w:numPr>
        <w:rPr>
          <w:lang w:val="en-GB"/>
        </w:rPr>
      </w:pPr>
      <w:proofErr w:type="spellStart"/>
      <w:r>
        <w:rPr>
          <w:lang w:val="en-GB"/>
        </w:rPr>
        <w:t>xdotool</w:t>
      </w:r>
      <w:proofErr w:type="spellEnd"/>
      <w:r>
        <w:rPr>
          <w:lang w:val="en-GB"/>
        </w:rPr>
        <w:t xml:space="preserve"> (</w:t>
      </w:r>
      <w:proofErr w:type="spellStart"/>
      <w:r w:rsidRPr="00215BF4">
        <w:rPr>
          <w:rFonts w:ascii="Consolas" w:hAnsi="Consolas"/>
          <w:lang w:val="en-GB"/>
        </w:rPr>
        <w:t>sudo</w:t>
      </w:r>
      <w:proofErr w:type="spellEnd"/>
      <w:r w:rsidRPr="00215BF4">
        <w:rPr>
          <w:rFonts w:ascii="Consolas" w:hAnsi="Consolas"/>
          <w:lang w:val="en-GB"/>
        </w:rPr>
        <w:t xml:space="preserve"> apt install </w:t>
      </w:r>
      <w:proofErr w:type="spellStart"/>
      <w:r w:rsidRPr="00215BF4">
        <w:rPr>
          <w:rFonts w:ascii="Consolas" w:hAnsi="Consolas"/>
          <w:lang w:val="en-GB"/>
        </w:rPr>
        <w:t>xdotool</w:t>
      </w:r>
      <w:proofErr w:type="spellEnd"/>
      <w:r>
        <w:rPr>
          <w:lang w:val="en-GB"/>
        </w:rPr>
        <w:t>)</w:t>
      </w:r>
      <w:r w:rsidR="003D350B">
        <w:rPr>
          <w:lang w:val="en-GB"/>
        </w:rPr>
        <w:t>.</w:t>
      </w:r>
    </w:p>
    <w:p w14:paraId="1791BA27" w14:textId="7F8F7668" w:rsidR="006B5397" w:rsidRDefault="006B5397" w:rsidP="00161F07">
      <w:r>
        <w:t>Weiter müssen die folgenden Befehle ausgeführt werden:</w:t>
      </w:r>
    </w:p>
    <w:p w14:paraId="09F89483" w14:textId="77777777" w:rsidR="006B5397" w:rsidRPr="006B5397" w:rsidRDefault="006B5397" w:rsidP="006B5397">
      <w:pPr>
        <w:pStyle w:val="Listenabsatz"/>
        <w:ind w:left="567"/>
        <w:rPr>
          <w:rFonts w:ascii="Consolas" w:hAnsi="Consolas"/>
          <w:lang w:val="en-GB"/>
        </w:rPr>
      </w:pPr>
      <w:proofErr w:type="spellStart"/>
      <w:r w:rsidRPr="006B5397">
        <w:rPr>
          <w:rFonts w:ascii="Consolas" w:hAnsi="Consolas"/>
          <w:lang w:val="en-GB"/>
        </w:rPr>
        <w:t>sudo</w:t>
      </w:r>
      <w:proofErr w:type="spellEnd"/>
      <w:r w:rsidRPr="006B5397">
        <w:rPr>
          <w:rFonts w:ascii="Consolas" w:hAnsi="Consolas"/>
          <w:lang w:val="en-GB"/>
        </w:rPr>
        <w:t xml:space="preserve"> </w:t>
      </w:r>
      <w:proofErr w:type="spellStart"/>
      <w:r w:rsidRPr="006B5397">
        <w:rPr>
          <w:rFonts w:ascii="Consolas" w:hAnsi="Consolas"/>
          <w:lang w:val="en-GB"/>
        </w:rPr>
        <w:t>usermod</w:t>
      </w:r>
      <w:proofErr w:type="spellEnd"/>
      <w:r w:rsidRPr="006B5397">
        <w:rPr>
          <w:rFonts w:ascii="Consolas" w:hAnsi="Consolas"/>
          <w:lang w:val="en-GB"/>
        </w:rPr>
        <w:t xml:space="preserve"> -a -G </w:t>
      </w:r>
      <w:proofErr w:type="spellStart"/>
      <w:r w:rsidRPr="006B5397">
        <w:rPr>
          <w:rFonts w:ascii="Consolas" w:hAnsi="Consolas"/>
          <w:lang w:val="en-GB"/>
        </w:rPr>
        <w:t>uucp</w:t>
      </w:r>
      <w:proofErr w:type="spellEnd"/>
      <w:r w:rsidRPr="006B5397">
        <w:rPr>
          <w:rFonts w:ascii="Consolas" w:hAnsi="Consolas"/>
          <w:lang w:val="en-GB"/>
        </w:rPr>
        <w:t xml:space="preserve"> pi</w:t>
      </w:r>
    </w:p>
    <w:p w14:paraId="05D42A42" w14:textId="29E4616E" w:rsidR="006B5397" w:rsidRPr="006B5397" w:rsidRDefault="006B5397" w:rsidP="00675551">
      <w:pPr>
        <w:pStyle w:val="Listenabsatz"/>
        <w:ind w:left="567"/>
        <w:rPr>
          <w:rFonts w:ascii="Consolas" w:hAnsi="Consolas"/>
          <w:lang w:val="en-GB"/>
        </w:rPr>
      </w:pPr>
      <w:proofErr w:type="spellStart"/>
      <w:r w:rsidRPr="006B5397">
        <w:rPr>
          <w:rFonts w:ascii="Consolas" w:hAnsi="Consolas"/>
          <w:lang w:val="en-GB"/>
        </w:rPr>
        <w:t>sudo</w:t>
      </w:r>
      <w:proofErr w:type="spellEnd"/>
      <w:r w:rsidRPr="006B5397">
        <w:rPr>
          <w:rFonts w:ascii="Consolas" w:hAnsi="Consolas"/>
          <w:lang w:val="en-GB"/>
        </w:rPr>
        <w:t xml:space="preserve"> </w:t>
      </w:r>
      <w:proofErr w:type="spellStart"/>
      <w:r w:rsidRPr="006B5397">
        <w:rPr>
          <w:rFonts w:ascii="Consolas" w:hAnsi="Consolas"/>
          <w:lang w:val="en-GB"/>
        </w:rPr>
        <w:t>usermod</w:t>
      </w:r>
      <w:proofErr w:type="spellEnd"/>
      <w:r w:rsidRPr="006B5397">
        <w:rPr>
          <w:rFonts w:ascii="Consolas" w:hAnsi="Consolas"/>
          <w:lang w:val="en-GB"/>
        </w:rPr>
        <w:t xml:space="preserve"> -a -G </w:t>
      </w:r>
      <w:proofErr w:type="spellStart"/>
      <w:r w:rsidRPr="006B5397">
        <w:rPr>
          <w:rFonts w:ascii="Consolas" w:hAnsi="Consolas"/>
          <w:lang w:val="en-GB"/>
        </w:rPr>
        <w:t>dialout</w:t>
      </w:r>
      <w:proofErr w:type="spellEnd"/>
      <w:r w:rsidRPr="006B5397">
        <w:rPr>
          <w:rFonts w:ascii="Consolas" w:hAnsi="Consolas"/>
          <w:lang w:val="en-GB"/>
        </w:rPr>
        <w:t xml:space="preserve"> pi</w:t>
      </w:r>
    </w:p>
    <w:p w14:paraId="0E52B7F9" w14:textId="3E380749" w:rsidR="006B5397" w:rsidRDefault="006B5397" w:rsidP="006B5397">
      <w:pPr>
        <w:pStyle w:val="Listenabsatz"/>
        <w:ind w:left="567"/>
        <w:rPr>
          <w:rFonts w:ascii="Consolas" w:hAnsi="Consolas"/>
          <w:lang w:val="en-GB"/>
        </w:rPr>
      </w:pPr>
      <w:proofErr w:type="spellStart"/>
      <w:r w:rsidRPr="006B5397">
        <w:rPr>
          <w:rFonts w:ascii="Consolas" w:hAnsi="Consolas"/>
          <w:lang w:val="en-GB"/>
        </w:rPr>
        <w:t>sudo</w:t>
      </w:r>
      <w:proofErr w:type="spellEnd"/>
      <w:r w:rsidRPr="006B5397">
        <w:rPr>
          <w:rFonts w:ascii="Consolas" w:hAnsi="Consolas"/>
          <w:lang w:val="en-GB"/>
        </w:rPr>
        <w:t xml:space="preserve"> </w:t>
      </w:r>
      <w:proofErr w:type="spellStart"/>
      <w:r w:rsidRPr="006B5397">
        <w:rPr>
          <w:rFonts w:ascii="Consolas" w:hAnsi="Consolas"/>
          <w:lang w:val="en-GB"/>
        </w:rPr>
        <w:t>usermod</w:t>
      </w:r>
      <w:proofErr w:type="spellEnd"/>
      <w:r w:rsidRPr="006B5397">
        <w:rPr>
          <w:rFonts w:ascii="Consolas" w:hAnsi="Consolas"/>
          <w:lang w:val="en-GB"/>
        </w:rPr>
        <w:t xml:space="preserve"> -a -G </w:t>
      </w:r>
      <w:proofErr w:type="spellStart"/>
      <w:r w:rsidRPr="006B5397">
        <w:rPr>
          <w:rFonts w:ascii="Consolas" w:hAnsi="Consolas"/>
          <w:lang w:val="en-GB"/>
        </w:rPr>
        <w:t>gpio</w:t>
      </w:r>
      <w:proofErr w:type="spellEnd"/>
      <w:r w:rsidRPr="006B5397">
        <w:rPr>
          <w:rFonts w:ascii="Consolas" w:hAnsi="Consolas"/>
          <w:lang w:val="en-GB"/>
        </w:rPr>
        <w:t xml:space="preserve"> pi</w:t>
      </w:r>
    </w:p>
    <w:p w14:paraId="31ACFB25" w14:textId="0966948C" w:rsidR="003C41BE" w:rsidRDefault="00B07F17" w:rsidP="00B07F17">
      <w:pPr>
        <w:rPr>
          <w:rFonts w:cstheme="minorHAnsi"/>
        </w:rPr>
      </w:pPr>
      <w:r w:rsidRPr="000359FE">
        <w:rPr>
          <w:rFonts w:cstheme="minorHAnsi"/>
        </w:rPr>
        <w:t xml:space="preserve">In der Raspberry Pi </w:t>
      </w:r>
      <w:proofErr w:type="spellStart"/>
      <w:r w:rsidRPr="000359FE">
        <w:rPr>
          <w:rFonts w:cstheme="minorHAnsi"/>
        </w:rPr>
        <w:t>Config</w:t>
      </w:r>
      <w:proofErr w:type="spellEnd"/>
      <w:r w:rsidRPr="000359FE">
        <w:rPr>
          <w:rFonts w:cstheme="minorHAnsi"/>
        </w:rPr>
        <w:t xml:space="preserve"> (</w:t>
      </w:r>
      <w:proofErr w:type="spellStart"/>
      <w:r w:rsidR="000359FE" w:rsidRPr="000359FE">
        <w:rPr>
          <w:rFonts w:ascii="Consolas" w:hAnsi="Consolas" w:cstheme="minorHAnsi"/>
        </w:rPr>
        <w:t>sudo</w:t>
      </w:r>
      <w:proofErr w:type="spellEnd"/>
      <w:r w:rsidR="000359FE" w:rsidRPr="000359FE">
        <w:rPr>
          <w:rFonts w:ascii="Consolas" w:hAnsi="Consolas" w:cstheme="minorHAnsi"/>
        </w:rPr>
        <w:t xml:space="preserve"> </w:t>
      </w:r>
      <w:proofErr w:type="spellStart"/>
      <w:r w:rsidR="000359FE" w:rsidRPr="000359FE">
        <w:rPr>
          <w:rFonts w:ascii="Consolas" w:hAnsi="Consolas" w:cstheme="minorHAnsi"/>
        </w:rPr>
        <w:t>raspi-config</w:t>
      </w:r>
      <w:proofErr w:type="spellEnd"/>
      <w:r w:rsidR="000359FE" w:rsidRPr="000359FE">
        <w:rPr>
          <w:rFonts w:cstheme="minorHAnsi"/>
        </w:rPr>
        <w:t xml:space="preserve">) muss unter </w:t>
      </w:r>
      <w:proofErr w:type="spellStart"/>
      <w:r w:rsidR="000359FE" w:rsidRPr="000359FE">
        <w:rPr>
          <w:rFonts w:cstheme="minorHAnsi"/>
        </w:rPr>
        <w:t>Advanced</w:t>
      </w:r>
      <w:proofErr w:type="spellEnd"/>
      <w:r w:rsidR="000359FE" w:rsidRPr="000359FE">
        <w:rPr>
          <w:rFonts w:cstheme="minorHAnsi"/>
        </w:rPr>
        <w:t xml:space="preserve"> Options statt </w:t>
      </w:r>
      <w:r w:rsidR="00987108">
        <w:rPr>
          <w:rFonts w:cstheme="minorHAnsi"/>
        </w:rPr>
        <w:t>„</w:t>
      </w:r>
      <w:r w:rsidR="000359FE" w:rsidRPr="000359FE">
        <w:rPr>
          <w:rFonts w:cstheme="minorHAnsi"/>
        </w:rPr>
        <w:t>Wayland</w:t>
      </w:r>
      <w:r w:rsidR="00987108">
        <w:rPr>
          <w:rFonts w:cstheme="minorHAnsi"/>
        </w:rPr>
        <w:t>“</w:t>
      </w:r>
      <w:r w:rsidR="000359FE" w:rsidRPr="000359FE">
        <w:rPr>
          <w:rFonts w:cstheme="minorHAnsi"/>
        </w:rPr>
        <w:t xml:space="preserve"> di</w:t>
      </w:r>
      <w:r w:rsidR="000359FE">
        <w:rPr>
          <w:rFonts w:cstheme="minorHAnsi"/>
        </w:rPr>
        <w:t>e Option</w:t>
      </w:r>
      <w:r w:rsidR="000359FE" w:rsidRPr="000359FE">
        <w:rPr>
          <w:rFonts w:cstheme="minorHAnsi"/>
        </w:rPr>
        <w:t xml:space="preserve"> </w:t>
      </w:r>
      <w:r w:rsidR="00987108">
        <w:rPr>
          <w:rFonts w:cstheme="minorHAnsi"/>
        </w:rPr>
        <w:t>„</w:t>
      </w:r>
      <w:r w:rsidR="000359FE" w:rsidRPr="000359FE">
        <w:rPr>
          <w:rFonts w:cstheme="minorHAnsi"/>
        </w:rPr>
        <w:t>X11</w:t>
      </w:r>
      <w:r w:rsidR="00987108">
        <w:rPr>
          <w:rFonts w:cstheme="minorHAnsi"/>
        </w:rPr>
        <w:t>“</w:t>
      </w:r>
      <w:r w:rsidR="000359FE" w:rsidRPr="000359FE">
        <w:rPr>
          <w:rFonts w:cstheme="minorHAnsi"/>
        </w:rPr>
        <w:t xml:space="preserve"> ausgewählt werden</w:t>
      </w:r>
      <w:r w:rsidR="000359FE">
        <w:rPr>
          <w:rFonts w:cstheme="minorHAnsi"/>
        </w:rPr>
        <w:t>.</w:t>
      </w:r>
    </w:p>
    <w:p w14:paraId="57EFBE0F" w14:textId="77777777" w:rsidR="00F42A23" w:rsidRDefault="00F42A23" w:rsidP="00B07F17">
      <w:pPr>
        <w:rPr>
          <w:rFonts w:cstheme="minorHAnsi"/>
        </w:rPr>
      </w:pPr>
    </w:p>
    <w:p w14:paraId="0555791F" w14:textId="2115F4FF" w:rsidR="00F42A23" w:rsidRDefault="006216F0" w:rsidP="00B07F17">
      <w:pPr>
        <w:rPr>
          <w:rFonts w:cstheme="minorHAnsi"/>
        </w:rPr>
      </w:pPr>
      <w:r>
        <w:rPr>
          <w:rFonts w:cstheme="minorHAnsi"/>
        </w:rPr>
        <w:t>Um das Abschalten des Bildschirms zu verhindern</w:t>
      </w:r>
      <w:r w:rsidR="008A15AA">
        <w:rPr>
          <w:rFonts w:cstheme="minorHAnsi"/>
        </w:rPr>
        <w:t>,</w:t>
      </w:r>
      <w:r>
        <w:rPr>
          <w:rFonts w:cstheme="minorHAnsi"/>
        </w:rPr>
        <w:t xml:space="preserve"> muss a</w:t>
      </w:r>
      <w:r w:rsidR="00F728BA">
        <w:rPr>
          <w:rFonts w:cstheme="minorHAnsi"/>
        </w:rPr>
        <w:t xml:space="preserve">m Ende der Datei </w:t>
      </w:r>
      <w:r w:rsidR="00F728BA">
        <w:rPr>
          <w:rFonts w:ascii="Consolas" w:hAnsi="Consolas" w:cstheme="minorHAnsi"/>
        </w:rPr>
        <w:t>/</w:t>
      </w:r>
      <w:proofErr w:type="spellStart"/>
      <w:r w:rsidR="00F728BA">
        <w:rPr>
          <w:rFonts w:ascii="Consolas" w:hAnsi="Consolas" w:cstheme="minorHAnsi"/>
        </w:rPr>
        <w:t>etc</w:t>
      </w:r>
      <w:proofErr w:type="spellEnd"/>
      <w:r w:rsidR="00F728BA">
        <w:rPr>
          <w:rFonts w:ascii="Consolas" w:hAnsi="Consolas" w:cstheme="minorHAnsi"/>
        </w:rPr>
        <w:t>/X11/</w:t>
      </w:r>
      <w:proofErr w:type="spellStart"/>
      <w:r w:rsidR="00F728BA">
        <w:rPr>
          <w:rFonts w:ascii="Consolas" w:hAnsi="Consolas" w:cstheme="minorHAnsi"/>
        </w:rPr>
        <w:t>Xsession.d</w:t>
      </w:r>
      <w:proofErr w:type="spellEnd"/>
      <w:r w:rsidR="00F728BA">
        <w:rPr>
          <w:rFonts w:ascii="Consolas" w:hAnsi="Consolas" w:cstheme="minorHAnsi"/>
        </w:rPr>
        <w:t>/40x11-common_xsessionrc</w:t>
      </w:r>
      <w:r w:rsidR="008A15AA">
        <w:rPr>
          <w:rFonts w:cstheme="minorHAnsi"/>
        </w:rPr>
        <w:t xml:space="preserve"> folgendes hinzugefügt werden:</w:t>
      </w:r>
    </w:p>
    <w:p w14:paraId="5EB97EC0" w14:textId="089ACD68" w:rsidR="008A15AA" w:rsidRPr="005E5987" w:rsidRDefault="008A15AA" w:rsidP="00B07F17">
      <w:pPr>
        <w:rPr>
          <w:rFonts w:ascii="Consolas" w:hAnsi="Consolas" w:cstheme="minorHAnsi"/>
          <w:lang w:val="en-GB"/>
        </w:rPr>
      </w:pPr>
      <w:r>
        <w:rPr>
          <w:rFonts w:cstheme="minorHAnsi"/>
        </w:rPr>
        <w:tab/>
      </w:r>
      <w:proofErr w:type="spellStart"/>
      <w:r w:rsidRPr="005E5987">
        <w:rPr>
          <w:rFonts w:ascii="Consolas" w:hAnsi="Consolas" w:cstheme="minorHAnsi"/>
          <w:lang w:val="en-GB"/>
        </w:rPr>
        <w:t>xset</w:t>
      </w:r>
      <w:proofErr w:type="spellEnd"/>
      <w:r w:rsidRPr="005E5987">
        <w:rPr>
          <w:rFonts w:ascii="Consolas" w:hAnsi="Consolas" w:cstheme="minorHAnsi"/>
          <w:lang w:val="en-GB"/>
        </w:rPr>
        <w:t xml:space="preserve"> s off</w:t>
      </w:r>
    </w:p>
    <w:p w14:paraId="0A8FD8B8" w14:textId="0BF8E480" w:rsidR="008A15AA" w:rsidRPr="005E5987" w:rsidRDefault="008A15AA" w:rsidP="00B07F17">
      <w:pPr>
        <w:rPr>
          <w:rFonts w:ascii="Consolas" w:hAnsi="Consolas" w:cstheme="minorHAnsi"/>
          <w:lang w:val="en-GB"/>
        </w:rPr>
      </w:pPr>
      <w:r w:rsidRPr="005E5987">
        <w:rPr>
          <w:rFonts w:ascii="Consolas" w:hAnsi="Consolas" w:cstheme="minorHAnsi"/>
          <w:lang w:val="en-GB"/>
        </w:rPr>
        <w:tab/>
      </w:r>
      <w:proofErr w:type="spellStart"/>
      <w:r w:rsidRPr="005E5987">
        <w:rPr>
          <w:rFonts w:ascii="Consolas" w:hAnsi="Consolas" w:cstheme="minorHAnsi"/>
          <w:lang w:val="en-GB"/>
        </w:rPr>
        <w:t>xset</w:t>
      </w:r>
      <w:proofErr w:type="spellEnd"/>
      <w:r w:rsidRPr="005E5987">
        <w:rPr>
          <w:rFonts w:ascii="Consolas" w:hAnsi="Consolas" w:cstheme="minorHAnsi"/>
          <w:lang w:val="en-GB"/>
        </w:rPr>
        <w:t xml:space="preserve"> s </w:t>
      </w:r>
      <w:proofErr w:type="spellStart"/>
      <w:r w:rsidRPr="005E5987">
        <w:rPr>
          <w:rFonts w:ascii="Consolas" w:hAnsi="Consolas" w:cstheme="minorHAnsi"/>
          <w:lang w:val="en-GB"/>
        </w:rPr>
        <w:t>noblank</w:t>
      </w:r>
      <w:proofErr w:type="spellEnd"/>
    </w:p>
    <w:p w14:paraId="70A28E33" w14:textId="5241AFEC" w:rsidR="008A15AA" w:rsidRDefault="008A15AA" w:rsidP="00B07F17">
      <w:pPr>
        <w:rPr>
          <w:rFonts w:ascii="Consolas" w:hAnsi="Consolas" w:cstheme="minorHAnsi"/>
        </w:rPr>
      </w:pPr>
      <w:r w:rsidRPr="005E5987">
        <w:rPr>
          <w:rFonts w:ascii="Consolas" w:hAnsi="Consolas" w:cstheme="minorHAnsi"/>
          <w:lang w:val="en-GB"/>
        </w:rPr>
        <w:tab/>
      </w:r>
      <w:proofErr w:type="spellStart"/>
      <w:r w:rsidRPr="008A15AA">
        <w:rPr>
          <w:rFonts w:ascii="Consolas" w:hAnsi="Consolas" w:cstheme="minorHAnsi"/>
        </w:rPr>
        <w:t>xset</w:t>
      </w:r>
      <w:proofErr w:type="spellEnd"/>
      <w:r w:rsidRPr="008A15AA">
        <w:rPr>
          <w:rFonts w:ascii="Consolas" w:hAnsi="Consolas" w:cstheme="minorHAnsi"/>
        </w:rPr>
        <w:t xml:space="preserve"> -</w:t>
      </w:r>
      <w:proofErr w:type="spellStart"/>
      <w:r w:rsidRPr="008A15AA">
        <w:rPr>
          <w:rFonts w:ascii="Consolas" w:hAnsi="Consolas" w:cstheme="minorHAnsi"/>
        </w:rPr>
        <w:t>dpms</w:t>
      </w:r>
      <w:proofErr w:type="spellEnd"/>
    </w:p>
    <w:p w14:paraId="5A335FD0" w14:textId="77777777" w:rsidR="00D44AD5" w:rsidRDefault="00D44AD5" w:rsidP="00B07F17">
      <w:pPr>
        <w:rPr>
          <w:rFonts w:ascii="Consolas" w:hAnsi="Consolas" w:cstheme="minorHAnsi"/>
        </w:rPr>
      </w:pPr>
    </w:p>
    <w:p w14:paraId="1B2D8854" w14:textId="3A077821" w:rsidR="00D44AD5" w:rsidRPr="007210CF" w:rsidRDefault="00D44AD5" w:rsidP="00B07F17">
      <w:pPr>
        <w:rPr>
          <w:rFonts w:cstheme="minorHAnsi"/>
        </w:rPr>
      </w:pPr>
      <w:r>
        <w:rPr>
          <w:rFonts w:cstheme="minorHAnsi"/>
        </w:rPr>
        <w:t xml:space="preserve">Nicht benötigte Hintergrundanwendungen können </w:t>
      </w:r>
      <w:r w:rsidR="00F237C7">
        <w:rPr>
          <w:rFonts w:cstheme="minorHAnsi"/>
        </w:rPr>
        <w:t>deaktiviert</w:t>
      </w:r>
      <w:r>
        <w:rPr>
          <w:rFonts w:cstheme="minorHAnsi"/>
        </w:rPr>
        <w:t xml:space="preserve"> werden. </w:t>
      </w:r>
      <w:r w:rsidRPr="002F7B73">
        <w:rPr>
          <w:rFonts w:cstheme="minorHAnsi"/>
          <w:lang w:val="en-GB"/>
        </w:rPr>
        <w:t xml:space="preserve">Dies </w:t>
      </w:r>
      <w:proofErr w:type="spellStart"/>
      <w:r w:rsidRPr="002F7B73">
        <w:rPr>
          <w:rFonts w:cstheme="minorHAnsi"/>
          <w:lang w:val="en-GB"/>
        </w:rPr>
        <w:t>beinhaltet</w:t>
      </w:r>
      <w:proofErr w:type="spellEnd"/>
      <w:r w:rsidRPr="002F7B73">
        <w:rPr>
          <w:rFonts w:cstheme="minorHAnsi"/>
          <w:lang w:val="en-GB"/>
        </w:rPr>
        <w:t>:</w:t>
      </w:r>
      <w:r w:rsidR="00F27FE7" w:rsidRPr="002F7B73">
        <w:rPr>
          <w:rFonts w:cstheme="minorHAnsi"/>
          <w:lang w:val="en-GB"/>
        </w:rPr>
        <w:t xml:space="preserve"> </w:t>
      </w:r>
      <w:proofErr w:type="spellStart"/>
      <w:r w:rsidR="00F27FE7" w:rsidRPr="002F7B73">
        <w:rPr>
          <w:rFonts w:cstheme="minorHAnsi"/>
          <w:lang w:val="en-GB"/>
        </w:rPr>
        <w:t>bluetooth</w:t>
      </w:r>
      <w:proofErr w:type="spellEnd"/>
      <w:r w:rsidR="00F27FE7" w:rsidRPr="002F7B73">
        <w:rPr>
          <w:rFonts w:cstheme="minorHAnsi"/>
          <w:lang w:val="en-GB"/>
        </w:rPr>
        <w:t xml:space="preserve">, </w:t>
      </w:r>
      <w:proofErr w:type="spellStart"/>
      <w:r w:rsidR="00F27FE7" w:rsidRPr="002F7B73">
        <w:rPr>
          <w:rFonts w:cstheme="minorHAnsi"/>
          <w:lang w:val="en-GB"/>
        </w:rPr>
        <w:t>cron</w:t>
      </w:r>
      <w:proofErr w:type="spellEnd"/>
      <w:r w:rsidR="00F27FE7" w:rsidRPr="002F7B73">
        <w:rPr>
          <w:rFonts w:cstheme="minorHAnsi"/>
          <w:lang w:val="en-GB"/>
        </w:rPr>
        <w:t>, cups, cups-browsed</w:t>
      </w:r>
      <w:r w:rsidR="002F7B73" w:rsidRPr="002F7B73">
        <w:rPr>
          <w:rFonts w:cstheme="minorHAnsi"/>
          <w:lang w:val="en-GB"/>
        </w:rPr>
        <w:t xml:space="preserve">, </w:t>
      </w:r>
      <w:proofErr w:type="spellStart"/>
      <w:r w:rsidR="002F7B73" w:rsidRPr="002F7B73">
        <w:rPr>
          <w:rFonts w:cstheme="minorHAnsi"/>
          <w:lang w:val="en-GB"/>
        </w:rPr>
        <w:t>hciuart</w:t>
      </w:r>
      <w:proofErr w:type="spellEnd"/>
      <w:r w:rsidR="002F7B73" w:rsidRPr="002F7B73">
        <w:rPr>
          <w:rFonts w:cstheme="minorHAnsi"/>
          <w:lang w:val="en-GB"/>
        </w:rPr>
        <w:t xml:space="preserve"> und </w:t>
      </w:r>
      <w:proofErr w:type="spellStart"/>
      <w:r w:rsidR="002F7B73" w:rsidRPr="002F7B73">
        <w:rPr>
          <w:rFonts w:cstheme="minorHAnsi"/>
          <w:lang w:val="en-GB"/>
        </w:rPr>
        <w:t>tr</w:t>
      </w:r>
      <w:r w:rsidR="002F7B73">
        <w:rPr>
          <w:rFonts w:cstheme="minorHAnsi"/>
          <w:lang w:val="en-GB"/>
        </w:rPr>
        <w:t>iggerhappy</w:t>
      </w:r>
      <w:proofErr w:type="spellEnd"/>
      <w:r w:rsidR="002F7B73">
        <w:rPr>
          <w:rFonts w:cstheme="minorHAnsi"/>
          <w:lang w:val="en-GB"/>
        </w:rPr>
        <w:t xml:space="preserve">. </w:t>
      </w:r>
      <w:r w:rsidR="002F7B73" w:rsidRPr="007210CF">
        <w:rPr>
          <w:rFonts w:cstheme="minorHAnsi"/>
        </w:rPr>
        <w:t xml:space="preserve">Dies kann jeweils durch </w:t>
      </w:r>
      <w:proofErr w:type="spellStart"/>
      <w:r w:rsidR="002F7B73" w:rsidRPr="007210CF">
        <w:rPr>
          <w:rFonts w:cstheme="minorHAnsi"/>
        </w:rPr>
        <w:t>sudo</w:t>
      </w:r>
      <w:proofErr w:type="spellEnd"/>
      <w:r w:rsidR="002F7B73" w:rsidRPr="007210CF">
        <w:rPr>
          <w:rFonts w:cstheme="minorHAnsi"/>
        </w:rPr>
        <w:t xml:space="preserve"> </w:t>
      </w:r>
      <w:proofErr w:type="spellStart"/>
      <w:r w:rsidR="002F7B73" w:rsidRPr="007210CF">
        <w:rPr>
          <w:rFonts w:cstheme="minorHAnsi"/>
        </w:rPr>
        <w:t>systemctl</w:t>
      </w:r>
      <w:proofErr w:type="spellEnd"/>
      <w:r w:rsidR="002F7B73" w:rsidRPr="007210CF">
        <w:rPr>
          <w:rFonts w:cstheme="minorHAnsi"/>
        </w:rPr>
        <w:t xml:space="preserve"> </w:t>
      </w:r>
      <w:proofErr w:type="spellStart"/>
      <w:r w:rsidR="002F7B73" w:rsidRPr="007210CF">
        <w:rPr>
          <w:rFonts w:cstheme="minorHAnsi"/>
        </w:rPr>
        <w:t>disable</w:t>
      </w:r>
      <w:proofErr w:type="spellEnd"/>
      <w:r w:rsidR="002F7B73" w:rsidRPr="007210CF">
        <w:rPr>
          <w:rFonts w:cstheme="minorHAnsi"/>
        </w:rPr>
        <w:t xml:space="preserve"> &lt;</w:t>
      </w:r>
      <w:proofErr w:type="spellStart"/>
      <w:r w:rsidR="002F7B73" w:rsidRPr="007210CF">
        <w:rPr>
          <w:rFonts w:cstheme="minorHAnsi"/>
        </w:rPr>
        <w:t>name</w:t>
      </w:r>
      <w:proofErr w:type="spellEnd"/>
      <w:r w:rsidR="002F7B73" w:rsidRPr="007210CF">
        <w:rPr>
          <w:rFonts w:cstheme="minorHAnsi"/>
        </w:rPr>
        <w:t xml:space="preserve">&gt; </w:t>
      </w:r>
      <w:r w:rsidR="007210CF" w:rsidRPr="007210CF">
        <w:rPr>
          <w:rFonts w:cstheme="minorHAnsi"/>
        </w:rPr>
        <w:t>deaktiviert w</w:t>
      </w:r>
      <w:r w:rsidR="007210CF">
        <w:rPr>
          <w:rFonts w:cstheme="minorHAnsi"/>
        </w:rPr>
        <w:t>erden.</w:t>
      </w:r>
    </w:p>
    <w:p w14:paraId="321DD4B9" w14:textId="77777777" w:rsidR="003C41BE" w:rsidRPr="007210CF" w:rsidRDefault="003C41BE" w:rsidP="00D0222C"/>
    <w:p w14:paraId="511457F2" w14:textId="2F3E9C41" w:rsidR="003C41BE" w:rsidRDefault="003C41BE" w:rsidP="00D0222C">
      <w:r>
        <w:t xml:space="preserve">Um </w:t>
      </w:r>
      <w:r w:rsidR="00FC3929">
        <w:t>eine ausführbare Datei zu bekommen</w:t>
      </w:r>
      <w:r w:rsidR="00CB7E78">
        <w:t>, muss die Datei „</w:t>
      </w:r>
      <w:r w:rsidR="009E198D">
        <w:t>messe</w:t>
      </w:r>
      <w:r w:rsidR="00CB7E78">
        <w:t>“ auf dem Raspberry Pi abgelegt werden und mit</w:t>
      </w:r>
    </w:p>
    <w:p w14:paraId="625EFFCC" w14:textId="203B9F6F" w:rsidR="00CB7E78" w:rsidRPr="00FE50CE" w:rsidRDefault="00CB7E78" w:rsidP="007A406B">
      <w:pPr>
        <w:ind w:firstLine="567"/>
        <w:rPr>
          <w:rFonts w:ascii="Consolas" w:hAnsi="Consolas"/>
        </w:rPr>
      </w:pPr>
      <w:proofErr w:type="spellStart"/>
      <w:r w:rsidRPr="00CB7E78">
        <w:rPr>
          <w:rFonts w:ascii="Consolas" w:hAnsi="Consolas"/>
        </w:rPr>
        <w:t>chmod</w:t>
      </w:r>
      <w:proofErr w:type="spellEnd"/>
      <w:r w:rsidRPr="00CB7E78">
        <w:rPr>
          <w:rFonts w:ascii="Consolas" w:hAnsi="Consolas"/>
        </w:rPr>
        <w:t xml:space="preserve"> +x </w:t>
      </w:r>
      <w:r w:rsidR="009E198D">
        <w:rPr>
          <w:rFonts w:ascii="Consolas" w:hAnsi="Consolas"/>
        </w:rPr>
        <w:t>messe</w:t>
      </w:r>
    </w:p>
    <w:p w14:paraId="11B672E8" w14:textId="7DBDD581" w:rsidR="007A406B" w:rsidRDefault="00FE50CE" w:rsidP="00D0222C">
      <w:r>
        <w:t>ausführbar gemacht werden.</w:t>
      </w:r>
      <w:r w:rsidR="00EE7052">
        <w:t xml:space="preserve"> Weiter kann ein Icon </w:t>
      </w:r>
      <w:r w:rsidR="00C621B6">
        <w:t xml:space="preserve">auf dem Desktop erstellt werden. Hierzu wird </w:t>
      </w:r>
      <w:r w:rsidR="007A0C4E">
        <w:t xml:space="preserve">eine Datei </w:t>
      </w:r>
      <w:r w:rsidR="00543091">
        <w:t>„</w:t>
      </w:r>
      <w:proofErr w:type="spellStart"/>
      <w:r w:rsidR="007A0C4E">
        <w:t>Messe.desktop</w:t>
      </w:r>
      <w:proofErr w:type="spellEnd"/>
      <w:r w:rsidR="00543091">
        <w:t>“</w:t>
      </w:r>
      <w:r w:rsidR="007A0C4E">
        <w:t xml:space="preserve"> mit Inhalt</w:t>
      </w:r>
    </w:p>
    <w:p w14:paraId="57F5E289" w14:textId="77777777" w:rsidR="007A0C4E" w:rsidRPr="005733BF" w:rsidRDefault="007A0C4E" w:rsidP="007A0C4E">
      <w:pPr>
        <w:ind w:left="567"/>
        <w:rPr>
          <w:rFonts w:ascii="Consolas" w:hAnsi="Consolas"/>
        </w:rPr>
      </w:pPr>
      <w:r w:rsidRPr="005733BF">
        <w:rPr>
          <w:rFonts w:ascii="Consolas" w:hAnsi="Consolas"/>
        </w:rPr>
        <w:t>[Desktop Entry]</w:t>
      </w:r>
    </w:p>
    <w:p w14:paraId="0F008521" w14:textId="77777777" w:rsidR="007A0C4E" w:rsidRPr="007A0C4E" w:rsidRDefault="007A0C4E" w:rsidP="007A0C4E">
      <w:pPr>
        <w:ind w:left="567"/>
        <w:rPr>
          <w:rFonts w:ascii="Consolas" w:hAnsi="Consolas"/>
          <w:lang w:val="en-GB"/>
        </w:rPr>
      </w:pPr>
      <w:r w:rsidRPr="007A0C4E">
        <w:rPr>
          <w:rFonts w:ascii="Consolas" w:hAnsi="Consolas"/>
          <w:lang w:val="en-GB"/>
        </w:rPr>
        <w:t>Type=Application</w:t>
      </w:r>
    </w:p>
    <w:p w14:paraId="21FFF0EC" w14:textId="77777777" w:rsidR="007A0C4E" w:rsidRPr="007A0C4E" w:rsidRDefault="007A0C4E" w:rsidP="007A0C4E">
      <w:pPr>
        <w:ind w:left="567"/>
        <w:rPr>
          <w:rFonts w:ascii="Consolas" w:hAnsi="Consolas"/>
          <w:lang w:val="en-GB"/>
        </w:rPr>
      </w:pPr>
      <w:r w:rsidRPr="007A0C4E">
        <w:rPr>
          <w:rFonts w:ascii="Consolas" w:hAnsi="Consolas"/>
          <w:lang w:val="en-GB"/>
        </w:rPr>
        <w:t>Name=Messe</w:t>
      </w:r>
    </w:p>
    <w:p w14:paraId="72CA4E78" w14:textId="77777777" w:rsidR="007A0C4E" w:rsidRPr="007A0C4E" w:rsidRDefault="007A0C4E" w:rsidP="007A0C4E">
      <w:pPr>
        <w:ind w:left="567"/>
        <w:rPr>
          <w:rFonts w:ascii="Consolas" w:hAnsi="Consolas"/>
          <w:lang w:val="en-GB"/>
        </w:rPr>
      </w:pPr>
      <w:r w:rsidRPr="007A0C4E">
        <w:rPr>
          <w:rFonts w:ascii="Consolas" w:hAnsi="Consolas"/>
          <w:lang w:val="en-GB"/>
        </w:rPr>
        <w:t>Terminal=true</w:t>
      </w:r>
    </w:p>
    <w:p w14:paraId="56314F66" w14:textId="739FD844" w:rsidR="007A0C4E" w:rsidRPr="007A0C4E" w:rsidRDefault="007A0C4E" w:rsidP="007A0C4E">
      <w:pPr>
        <w:ind w:left="567"/>
        <w:rPr>
          <w:rFonts w:ascii="Consolas" w:hAnsi="Consolas"/>
          <w:lang w:val="en-GB"/>
        </w:rPr>
      </w:pPr>
      <w:r w:rsidRPr="007A0C4E">
        <w:rPr>
          <w:rFonts w:ascii="Consolas" w:hAnsi="Consolas"/>
          <w:lang w:val="en-GB"/>
        </w:rPr>
        <w:t>Exec=/home/pi/</w:t>
      </w:r>
      <w:proofErr w:type="spellStart"/>
      <w:r w:rsidR="009E198D">
        <w:rPr>
          <w:rFonts w:ascii="Consolas" w:hAnsi="Consolas"/>
          <w:lang w:val="en-GB"/>
        </w:rPr>
        <w:t>m</w:t>
      </w:r>
      <w:r w:rsidRPr="007A0C4E">
        <w:rPr>
          <w:rFonts w:ascii="Consolas" w:hAnsi="Consolas"/>
          <w:lang w:val="en-GB"/>
        </w:rPr>
        <w:t>esse</w:t>
      </w:r>
      <w:proofErr w:type="spellEnd"/>
    </w:p>
    <w:p w14:paraId="3CBFD4FF" w14:textId="336D6DB2" w:rsidR="007A0C4E" w:rsidRPr="007A0C4E" w:rsidRDefault="007A0C4E" w:rsidP="007A0C4E">
      <w:pPr>
        <w:ind w:left="567"/>
        <w:rPr>
          <w:rFonts w:ascii="Consolas" w:hAnsi="Consolas"/>
          <w:lang w:val="en-GB"/>
        </w:rPr>
      </w:pPr>
      <w:r w:rsidRPr="007A0C4E">
        <w:rPr>
          <w:rFonts w:ascii="Consolas" w:hAnsi="Consolas"/>
          <w:lang w:val="en-GB"/>
        </w:rPr>
        <w:t>Icon=/home/pi/</w:t>
      </w:r>
      <w:r>
        <w:rPr>
          <w:rFonts w:ascii="Consolas" w:hAnsi="Consolas"/>
          <w:lang w:val="en-GB"/>
        </w:rPr>
        <w:t>&lt;name&gt;</w:t>
      </w:r>
      <w:r w:rsidRPr="007A0C4E">
        <w:rPr>
          <w:rFonts w:ascii="Consolas" w:hAnsi="Consolas"/>
          <w:lang w:val="en-GB"/>
        </w:rPr>
        <w:t>.</w:t>
      </w:r>
      <w:proofErr w:type="spellStart"/>
      <w:r w:rsidRPr="007A0C4E">
        <w:rPr>
          <w:rFonts w:ascii="Consolas" w:hAnsi="Consolas"/>
          <w:lang w:val="en-GB"/>
        </w:rPr>
        <w:t>ico</w:t>
      </w:r>
      <w:proofErr w:type="spellEnd"/>
    </w:p>
    <w:p w14:paraId="1F7013D7" w14:textId="265B056B" w:rsidR="007A0C4E" w:rsidRPr="005733BF" w:rsidRDefault="007A0C4E" w:rsidP="007A0C4E">
      <w:pPr>
        <w:ind w:left="567"/>
        <w:rPr>
          <w:rFonts w:ascii="Consolas" w:hAnsi="Consolas"/>
        </w:rPr>
      </w:pPr>
      <w:r w:rsidRPr="005733BF">
        <w:rPr>
          <w:rFonts w:ascii="Consolas" w:hAnsi="Consolas"/>
        </w:rPr>
        <w:t>X-</w:t>
      </w:r>
      <w:proofErr w:type="spellStart"/>
      <w:r w:rsidRPr="005733BF">
        <w:rPr>
          <w:rFonts w:ascii="Consolas" w:hAnsi="Consolas"/>
        </w:rPr>
        <w:t>KeepTerminal</w:t>
      </w:r>
      <w:proofErr w:type="spellEnd"/>
      <w:r w:rsidRPr="005733BF">
        <w:rPr>
          <w:rFonts w:ascii="Consolas" w:hAnsi="Consolas"/>
        </w:rPr>
        <w:t>=</w:t>
      </w:r>
      <w:proofErr w:type="spellStart"/>
      <w:r w:rsidRPr="005733BF">
        <w:rPr>
          <w:rFonts w:ascii="Consolas" w:hAnsi="Consolas"/>
        </w:rPr>
        <w:t>true</w:t>
      </w:r>
      <w:proofErr w:type="spellEnd"/>
    </w:p>
    <w:p w14:paraId="664B6DD3" w14:textId="0D3348C1" w:rsidR="007A0C4E" w:rsidRPr="005733BF" w:rsidRDefault="007A0C4E" w:rsidP="007A0C4E">
      <w:r w:rsidRPr="005733BF">
        <w:t>auf dem Desktop gespeichert.</w:t>
      </w:r>
    </w:p>
    <w:p w14:paraId="5A23C65A" w14:textId="77777777" w:rsidR="009A481C" w:rsidRPr="005733BF" w:rsidRDefault="009A481C" w:rsidP="007339D4"/>
    <w:p w14:paraId="12211019" w14:textId="1F0567F8" w:rsidR="009A481C" w:rsidRPr="007233AE" w:rsidRDefault="008C6BDA" w:rsidP="007339D4">
      <w:r>
        <w:t>Zum Sperren aller</w:t>
      </w:r>
      <w:r w:rsidR="002D3EC3">
        <w:t xml:space="preserve"> außer der gewünschten</w:t>
      </w:r>
      <w:r>
        <w:t xml:space="preserve"> Domains</w:t>
      </w:r>
      <w:r w:rsidR="0064018E">
        <w:t>,</w:t>
      </w:r>
      <w:r>
        <w:t xml:space="preserve"> </w:t>
      </w:r>
      <w:r w:rsidR="00C27E51">
        <w:t xml:space="preserve">ist es am einfachsten ein entsprechendes Add-On im </w:t>
      </w:r>
      <w:r w:rsidR="00EB21D1">
        <w:t xml:space="preserve">Chromium </w:t>
      </w:r>
      <w:r w:rsidR="00C27E51">
        <w:t>Browser zu installieren</w:t>
      </w:r>
      <w:r w:rsidR="00B361C1">
        <w:t xml:space="preserve"> und einzurichten</w:t>
      </w:r>
      <w:r w:rsidR="00C27E51">
        <w:t xml:space="preserve"> </w:t>
      </w:r>
      <w:r w:rsidR="003E5129">
        <w:t>(</w:t>
      </w:r>
      <w:proofErr w:type="spellStart"/>
      <w:r w:rsidR="003E5129">
        <w:t>z.B</w:t>
      </w:r>
      <w:proofErr w:type="spellEnd"/>
      <w:r w:rsidR="003E5129">
        <w:t xml:space="preserve"> </w:t>
      </w:r>
      <w:proofErr w:type="spellStart"/>
      <w:r w:rsidR="00E76F04">
        <w:t>Web Site</w:t>
      </w:r>
      <w:proofErr w:type="spellEnd"/>
      <w:r w:rsidR="00E76F04">
        <w:t xml:space="preserve"> </w:t>
      </w:r>
      <w:proofErr w:type="spellStart"/>
      <w:r w:rsidR="00E76F04">
        <w:t>blocker</w:t>
      </w:r>
      <w:proofErr w:type="spellEnd"/>
      <w:r w:rsidR="00624C60">
        <w:t>)</w:t>
      </w:r>
      <w:r w:rsidR="00B361C1">
        <w:t>.</w:t>
      </w:r>
    </w:p>
    <w:p w14:paraId="7407FD94" w14:textId="6598A5AA" w:rsidR="007B5DB3" w:rsidRDefault="007B5DB3" w:rsidP="007B5DB3">
      <w:pPr>
        <w:pStyle w:val="berschrift1"/>
      </w:pPr>
      <w:bookmarkStart w:id="8" w:name="_Toc175057640"/>
      <w:r>
        <w:lastRenderedPageBreak/>
        <w:t>Klassen / Methoden</w:t>
      </w:r>
      <w:bookmarkEnd w:id="8"/>
    </w:p>
    <w:p w14:paraId="6AD729E7" w14:textId="31E34F38" w:rsidR="00121CCF" w:rsidRDefault="006047A6" w:rsidP="0013679D">
      <w:pPr>
        <w:pStyle w:val="berschrift2"/>
      </w:pPr>
      <w:bookmarkStart w:id="9" w:name="_Toc175057641"/>
      <w:r>
        <w:t>Main</w:t>
      </w:r>
      <w:bookmarkEnd w:id="9"/>
    </w:p>
    <w:p w14:paraId="72DF77F9" w14:textId="7BBAB392" w:rsidR="006047A6" w:rsidRDefault="006047A6" w:rsidP="006047A6">
      <w:r>
        <w:t>Definiert den Einstiegspunkt</w:t>
      </w:r>
      <w:r w:rsidR="008A4591">
        <w:t xml:space="preserve">. </w:t>
      </w:r>
      <w:r w:rsidR="00360271">
        <w:t xml:space="preserve">Hier wird </w:t>
      </w:r>
      <w:r w:rsidR="00526818">
        <w:t>die</w:t>
      </w:r>
      <w:r w:rsidR="00B13EB7">
        <w:t xml:space="preserve"> serielle Schnittstelle ge</w:t>
      </w:r>
      <w:r w:rsidR="00860F4C">
        <w:t>öffnet</w:t>
      </w:r>
      <w:r w:rsidR="00B13EB7">
        <w:t xml:space="preserve"> und </w:t>
      </w:r>
      <w:r w:rsidR="003C14E4">
        <w:t xml:space="preserve">der Thread zur </w:t>
      </w:r>
      <w:r w:rsidR="00860F4C">
        <w:t>Verwaltung der Ressourcen gestartet.</w:t>
      </w:r>
    </w:p>
    <w:p w14:paraId="3AC4C9E2" w14:textId="60EBFCEE" w:rsidR="00860F4C" w:rsidRDefault="00F614FF" w:rsidP="00F614FF">
      <w:pPr>
        <w:pStyle w:val="berschrift2"/>
      </w:pPr>
      <w:bookmarkStart w:id="10" w:name="_Toc175057642"/>
      <w:proofErr w:type="spellStart"/>
      <w:r>
        <w:t>SerialController</w:t>
      </w:r>
      <w:bookmarkEnd w:id="10"/>
      <w:proofErr w:type="spellEnd"/>
    </w:p>
    <w:p w14:paraId="1FE7744C" w14:textId="639C58CE" w:rsidR="00F614FF" w:rsidRDefault="008A5DA3" w:rsidP="00F614FF">
      <w:r>
        <w:t>Hier wird der serielle Port defini</w:t>
      </w:r>
      <w:r w:rsidR="00CD7D2D">
        <w:t xml:space="preserve">ert und mithilfe der Methode </w:t>
      </w:r>
      <w:r w:rsidR="00CD7D2D" w:rsidRPr="00CD7D2D">
        <w:rPr>
          <w:rFonts w:ascii="Consolas" w:hAnsi="Consolas"/>
        </w:rPr>
        <w:t>open</w:t>
      </w:r>
      <w:r w:rsidR="00CD7D2D">
        <w:t xml:space="preserve"> geöffnet.</w:t>
      </w:r>
      <w:r w:rsidR="00FA7058">
        <w:t xml:space="preserve"> Der Port ist </w:t>
      </w:r>
      <w:r w:rsidR="00CC7E31">
        <w:t>mit</w:t>
      </w:r>
      <w:r w:rsidR="009416CD">
        <w:t xml:space="preserve"> </w:t>
      </w:r>
      <w:r w:rsidR="00CC7E31">
        <w:t>dem</w:t>
      </w:r>
      <w:r w:rsidR="009416CD">
        <w:t xml:space="preserve"> </w:t>
      </w:r>
      <w:proofErr w:type="spellStart"/>
      <w:r w:rsidR="009416CD">
        <w:t>EventListener</w:t>
      </w:r>
      <w:proofErr w:type="spellEnd"/>
      <w:r w:rsidR="009416CD">
        <w:t xml:space="preserve"> </w:t>
      </w:r>
      <w:proofErr w:type="spellStart"/>
      <w:r w:rsidR="00CC7E31" w:rsidRPr="00FE407A">
        <w:rPr>
          <w:rFonts w:ascii="Consolas" w:hAnsi="Consolas"/>
        </w:rPr>
        <w:t>SerialListener</w:t>
      </w:r>
      <w:proofErr w:type="spellEnd"/>
      <w:r w:rsidR="00CC7E31">
        <w:t xml:space="preserve"> verbunden.</w:t>
      </w:r>
      <w:r w:rsidR="00B972C3">
        <w:t xml:space="preserve"> Dadurch muss die Software </w:t>
      </w:r>
      <w:r w:rsidR="00270E1F">
        <w:t>den Port nicht nach neuen Daten abfragen.</w:t>
      </w:r>
    </w:p>
    <w:p w14:paraId="2641852E" w14:textId="2A4C386C" w:rsidR="00270E1F" w:rsidRDefault="00270E1F" w:rsidP="00270E1F">
      <w:pPr>
        <w:pStyle w:val="berschrift2"/>
      </w:pPr>
      <w:bookmarkStart w:id="11" w:name="_Toc175057643"/>
      <w:proofErr w:type="spellStart"/>
      <w:r>
        <w:t>SerialListener</w:t>
      </w:r>
      <w:bookmarkEnd w:id="11"/>
      <w:proofErr w:type="spellEnd"/>
    </w:p>
    <w:p w14:paraId="78329936" w14:textId="2F9B7656" w:rsidR="002C1390" w:rsidRDefault="00F07A17" w:rsidP="00270E1F">
      <w:pPr>
        <w:rPr>
          <w:rFonts w:cstheme="minorHAnsi"/>
        </w:rPr>
      </w:pPr>
      <w:r>
        <w:t xml:space="preserve">Sobald neue Daten am Port </w:t>
      </w:r>
      <w:r w:rsidR="001D12B5">
        <w:t xml:space="preserve">bereitliegen, wird die Methode </w:t>
      </w:r>
      <w:proofErr w:type="spellStart"/>
      <w:r w:rsidR="001D12B5" w:rsidRPr="001D12B5">
        <w:rPr>
          <w:rFonts w:ascii="Consolas" w:hAnsi="Consolas"/>
        </w:rPr>
        <w:t>serialEvent</w:t>
      </w:r>
      <w:proofErr w:type="spellEnd"/>
      <w:r w:rsidR="001D12B5" w:rsidRPr="001D12B5">
        <w:rPr>
          <w:rFonts w:cstheme="minorHAnsi"/>
        </w:rPr>
        <w:t xml:space="preserve"> </w:t>
      </w:r>
      <w:r w:rsidR="001D12B5">
        <w:rPr>
          <w:rFonts w:cstheme="minorHAnsi"/>
        </w:rPr>
        <w:t>ausgeführt</w:t>
      </w:r>
      <w:r w:rsidR="00194F8B">
        <w:rPr>
          <w:rFonts w:cstheme="minorHAnsi"/>
        </w:rPr>
        <w:t xml:space="preserve"> und dadurch </w:t>
      </w:r>
      <w:r w:rsidR="00214872">
        <w:rPr>
          <w:rFonts w:cstheme="minorHAnsi"/>
        </w:rPr>
        <w:t xml:space="preserve">der Thread </w:t>
      </w:r>
      <w:proofErr w:type="spellStart"/>
      <w:r w:rsidR="00214872">
        <w:rPr>
          <w:rFonts w:cstheme="minorHAnsi"/>
        </w:rPr>
        <w:t>Presenter</w:t>
      </w:r>
      <w:proofErr w:type="spellEnd"/>
      <w:r w:rsidR="00214872">
        <w:rPr>
          <w:rFonts w:cstheme="minorHAnsi"/>
        </w:rPr>
        <w:t xml:space="preserve"> benachrichtigt</w:t>
      </w:r>
      <w:r w:rsidR="001D12B5">
        <w:rPr>
          <w:rFonts w:cstheme="minorHAnsi"/>
        </w:rPr>
        <w:t>.</w:t>
      </w:r>
    </w:p>
    <w:p w14:paraId="5102F751" w14:textId="6536AC20" w:rsidR="002C1390" w:rsidRDefault="002C1390" w:rsidP="002C1390">
      <w:pPr>
        <w:pStyle w:val="berschrift2"/>
      </w:pPr>
      <w:bookmarkStart w:id="12" w:name="_Toc175057644"/>
      <w:proofErr w:type="spellStart"/>
      <w:r>
        <w:t>Presenter</w:t>
      </w:r>
      <w:bookmarkEnd w:id="12"/>
      <w:proofErr w:type="spellEnd"/>
    </w:p>
    <w:p w14:paraId="36D1AD25" w14:textId="53E384D9" w:rsidR="00E820EA" w:rsidRDefault="002C1390" w:rsidP="002C1390">
      <w:r>
        <w:t xml:space="preserve">Der Thread </w:t>
      </w:r>
      <w:r w:rsidR="00E820EA">
        <w:t xml:space="preserve">ist für die graphische Darstellung / das Öffnen der Ressourcen zuständig. </w:t>
      </w:r>
      <w:r w:rsidR="00414904">
        <w:t xml:space="preserve">Die Zuordnung </w:t>
      </w:r>
      <w:r w:rsidR="00B10372">
        <w:t xml:space="preserve">der UIDs zu den entsprechenden Ressourcen wird dabei einmalig zu </w:t>
      </w:r>
      <w:r w:rsidR="009D25E0">
        <w:t>Beginn</w:t>
      </w:r>
      <w:r w:rsidR="00B10372">
        <w:t xml:space="preserve"> </w:t>
      </w:r>
      <w:r w:rsidR="00803C3C">
        <w:t>aus einer Datei ausgelesen.</w:t>
      </w:r>
      <w:r w:rsidR="00C515C8">
        <w:t xml:space="preserve"> </w:t>
      </w:r>
    </w:p>
    <w:p w14:paraId="1B59D43A" w14:textId="4E972204" w:rsidR="00965D5E" w:rsidRDefault="00965D5E" w:rsidP="002C1390">
      <w:r>
        <w:t xml:space="preserve">Sobald der Thread gestartet wird, wird </w:t>
      </w:r>
      <w:r w:rsidR="00295B79">
        <w:t>d</w:t>
      </w:r>
      <w:r w:rsidR="009A48CD">
        <w:t>ie Ressource für den</w:t>
      </w:r>
      <w:r w:rsidR="00295B79">
        <w:t xml:space="preserve"> Bildschirmschoner </w:t>
      </w:r>
      <w:r w:rsidR="009A48CD">
        <w:t>geöffnet</w:t>
      </w:r>
      <w:r w:rsidR="001E3CFF">
        <w:t xml:space="preserve">. Wird eine zugeordnete UID gelesen, </w:t>
      </w:r>
      <w:r w:rsidR="00CD6567">
        <w:t xml:space="preserve">so wird die entsprechende Ressource geöffnet und so lange </w:t>
      </w:r>
      <w:r w:rsidR="001923D2">
        <w:t>offengehalten</w:t>
      </w:r>
      <w:r w:rsidR="00E23CE3">
        <w:t>,</w:t>
      </w:r>
      <w:r w:rsidR="009925F1">
        <w:t xml:space="preserve"> </w:t>
      </w:r>
      <w:r w:rsidR="00F101CB">
        <w:t>bis</w:t>
      </w:r>
      <w:r w:rsidR="009925F1">
        <w:t xml:space="preserve"> die UID </w:t>
      </w:r>
      <w:r w:rsidR="00F101CB">
        <w:t xml:space="preserve">nicht mehr gelesen wird </w:t>
      </w:r>
      <w:r w:rsidR="00AE10A6">
        <w:t xml:space="preserve">und ein </w:t>
      </w:r>
      <w:proofErr w:type="spellStart"/>
      <w:r w:rsidR="00AE10A6">
        <w:t>timeout</w:t>
      </w:r>
      <w:proofErr w:type="spellEnd"/>
      <w:r w:rsidR="00AE10A6">
        <w:t xml:space="preserve"> </w:t>
      </w:r>
      <w:r w:rsidR="00743C91">
        <w:t>erreicht wurde. Falls in der Z</w:t>
      </w:r>
      <w:r w:rsidR="00A112BA">
        <w:t>wischenzeit eine andere UID gelesen wird, wird sofort</w:t>
      </w:r>
      <w:r w:rsidR="00E23CE3">
        <w:t xml:space="preserve"> </w:t>
      </w:r>
      <w:r w:rsidR="00A112BA">
        <w:t xml:space="preserve">die neue Ressource </w:t>
      </w:r>
      <w:r w:rsidR="00E23CE3">
        <w:t xml:space="preserve">entsprechend </w:t>
      </w:r>
      <w:r w:rsidR="00A112BA">
        <w:t>geöffnet.</w:t>
      </w:r>
    </w:p>
    <w:p w14:paraId="31F16E39" w14:textId="71AFCA17" w:rsidR="00B04133" w:rsidRDefault="001923D2" w:rsidP="00B04133">
      <w:pPr>
        <w:pStyle w:val="berschrift2"/>
      </w:pPr>
      <w:bookmarkStart w:id="13" w:name="_Toc175057645"/>
      <w:proofErr w:type="spellStart"/>
      <w:r>
        <w:t>FileIO</w:t>
      </w:r>
      <w:bookmarkEnd w:id="13"/>
      <w:proofErr w:type="spellEnd"/>
    </w:p>
    <w:p w14:paraId="02B3E9E0" w14:textId="43736B16" w:rsidR="001923D2" w:rsidRDefault="00F858A7" w:rsidP="001923D2">
      <w:r>
        <w:t xml:space="preserve">Die Methode </w:t>
      </w:r>
      <w:r w:rsidRPr="00E86FD9">
        <w:rPr>
          <w:rFonts w:ascii="Consolas" w:hAnsi="Consolas"/>
        </w:rPr>
        <w:t>open</w:t>
      </w:r>
      <w:r>
        <w:t xml:space="preserve"> in der Klasse </w:t>
      </w:r>
      <w:proofErr w:type="spellStart"/>
      <w:r>
        <w:t>FileIO</w:t>
      </w:r>
      <w:proofErr w:type="spellEnd"/>
      <w:r>
        <w:t xml:space="preserve"> </w:t>
      </w:r>
      <w:r w:rsidR="00DF14F5">
        <w:t xml:space="preserve">öffnet eine </w:t>
      </w:r>
      <w:proofErr w:type="spellStart"/>
      <w:r w:rsidR="00DF14F5">
        <w:t>csv</w:t>
      </w:r>
      <w:proofErr w:type="spellEnd"/>
      <w:r w:rsidR="00DF14F5">
        <w:t xml:space="preserve">-Datei und gibt diese als </w:t>
      </w:r>
      <w:proofErr w:type="spellStart"/>
      <w:r w:rsidR="00DF14F5">
        <w:t>HashMap</w:t>
      </w:r>
      <w:proofErr w:type="spellEnd"/>
      <w:r w:rsidR="00DF14F5">
        <w:t xml:space="preserve"> zurück</w:t>
      </w:r>
      <w:r w:rsidR="00221BDF">
        <w:t>.</w:t>
      </w:r>
      <w:r w:rsidR="0068101A">
        <w:t xml:space="preserve"> Die zweite Methode </w:t>
      </w:r>
      <w:proofErr w:type="spellStart"/>
      <w:r w:rsidR="0068101A" w:rsidRPr="00E82694">
        <w:rPr>
          <w:rFonts w:ascii="Consolas" w:hAnsi="Consolas"/>
        </w:rPr>
        <w:t>openProperties</w:t>
      </w:r>
      <w:proofErr w:type="spellEnd"/>
      <w:r w:rsidR="0068101A">
        <w:t xml:space="preserve"> </w:t>
      </w:r>
      <w:r w:rsidR="00E82694">
        <w:t xml:space="preserve">liest eine </w:t>
      </w:r>
      <w:proofErr w:type="spellStart"/>
      <w:r w:rsidR="00E82694">
        <w:t>Config</w:t>
      </w:r>
      <w:proofErr w:type="spellEnd"/>
      <w:r w:rsidR="00E82694">
        <w:t>-Datei ein.</w:t>
      </w:r>
    </w:p>
    <w:p w14:paraId="3FBB894C" w14:textId="4C602949" w:rsidR="00564B70" w:rsidRDefault="00564B70" w:rsidP="00564B70">
      <w:pPr>
        <w:pStyle w:val="berschrift2"/>
      </w:pPr>
      <w:bookmarkStart w:id="14" w:name="_Toc175057646"/>
      <w:r>
        <w:t>Log</w:t>
      </w:r>
      <w:bookmarkEnd w:id="14"/>
    </w:p>
    <w:p w14:paraId="45A9479B" w14:textId="3C8BE86B" w:rsidR="00564B70" w:rsidRDefault="00564B70" w:rsidP="00564B70">
      <w:r>
        <w:t xml:space="preserve">Die Klasse log </w:t>
      </w:r>
      <w:r w:rsidR="00B348F5">
        <w:t xml:space="preserve">beinhaltet zwei </w:t>
      </w:r>
      <w:r w:rsidR="003058E6">
        <w:t>Methoden,</w:t>
      </w:r>
      <w:r w:rsidR="00B348F5">
        <w:t xml:space="preserve"> </w:t>
      </w:r>
      <w:r w:rsidR="00053427">
        <w:t>um in</w:t>
      </w:r>
      <w:r w:rsidR="009D35C6">
        <w:t xml:space="preserve"> eine Log-Datei zu schreiben.</w:t>
      </w:r>
    </w:p>
    <w:p w14:paraId="41999A63" w14:textId="2E190B79" w:rsidR="00FB06BB" w:rsidRPr="00564B70" w:rsidRDefault="00277D2B" w:rsidP="00564B70"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1D9F122" wp14:editId="5126E1F9">
                <wp:simplePos x="0" y="0"/>
                <wp:positionH relativeFrom="column">
                  <wp:posOffset>1274445</wp:posOffset>
                </wp:positionH>
                <wp:positionV relativeFrom="paragraph">
                  <wp:posOffset>196850</wp:posOffset>
                </wp:positionV>
                <wp:extent cx="3564890" cy="3112135"/>
                <wp:effectExtent l="0" t="0" r="0" b="0"/>
                <wp:wrapTopAndBottom/>
                <wp:docPr id="1242738991" name="Gruppieren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64890" cy="3112135"/>
                          <a:chOff x="0" y="0"/>
                          <a:chExt cx="3564890" cy="3113006"/>
                        </a:xfrm>
                      </wpg:grpSpPr>
                      <pic:pic xmlns:pic="http://schemas.openxmlformats.org/drawingml/2006/picture">
                        <pic:nvPicPr>
                          <pic:cNvPr id="562685545" name="Grafik 1" descr="Ein Bild, das Text, Screenshot, Schrift, Design enthält.&#10;&#10;Automatisch generierte Beschreibung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4890" cy="28600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6904165" name="Textfeld 1"/>
                        <wps:cNvSpPr txBox="1"/>
                        <wps:spPr>
                          <a:xfrm>
                            <a:off x="0" y="2881630"/>
                            <a:ext cx="3564890" cy="231376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7CC3D3AA" w14:textId="62A29127" w:rsidR="00CF3A39" w:rsidRPr="00A7147D" w:rsidRDefault="00CF3A39" w:rsidP="00CF3A39">
                              <w:pPr>
                                <w:pStyle w:val="Beschriftung"/>
                                <w:rPr>
                                  <w:noProof/>
                                  <w:sz w:val="20"/>
                                </w:rPr>
                              </w:pPr>
                              <w:r>
                                <w:t xml:space="preserve">Abbildung </w:t>
                              </w:r>
                              <w:fldSimple w:instr=" SEQ Abbildung \* ARABIC ">
                                <w:r>
                                  <w:rPr>
                                    <w:noProof/>
                                  </w:rPr>
                                  <w:t>1</w:t>
                                </w:r>
                              </w:fldSimple>
                              <w:r>
                                <w:t xml:space="preserve">: </w:t>
                              </w:r>
                              <w:r w:rsidR="00277D2B">
                                <w:t>Zustandsdiagramm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D9F122" id="Gruppieren 2" o:spid="_x0000_s1026" style="position:absolute;left:0;text-align:left;margin-left:100.35pt;margin-top:15.5pt;width:280.7pt;height:245.05pt;z-index:251658240;mso-height-relative:margin" coordsize="35648,311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" o:spid="_x0000_s1027" type="#_x0000_t75" alt="Ein Bild, das Text, Screenshot, Schrift, Design enthält.&#10;&#10;Automatisch generierte Beschreibung" style="position:absolute;width:35648;height:286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">
                  <v:imagedata r:id="rId16" o:title="Ein Bild, das Text, Screenshot, Schrift, Design enthäl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1" o:spid="_x0000_s1028" type="#_x0000_t202" style="position:absolute;top:28816;width:35648;height:23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" stroked="f">
                  <v:textbox inset="0,0,0,0">
                    <w:txbxContent>
                      <w:p w14:paraId="7CC3D3AA" w14:textId="62A29127" w:rsidR="00CF3A39" w:rsidRPr="00A7147D" w:rsidRDefault="00CF3A39" w:rsidP="00CF3A39">
                        <w:pPr>
                          <w:pStyle w:val="Beschriftung"/>
                          <w:rPr>
                            <w:noProof/>
                            <w:sz w:val="20"/>
                          </w:rPr>
                        </w:pPr>
                        <w:r>
                          <w:t xml:space="preserve">Abbildung </w:t>
                        </w:r>
                        <w:fldSimple w:instr=" SEQ Abbildung \* ARABIC ">
                          <w:r>
                            <w:rPr>
                              <w:noProof/>
                            </w:rPr>
                            <w:t>1</w:t>
                          </w:r>
                        </w:fldSimple>
                        <w:r>
                          <w:t xml:space="preserve">: </w:t>
                        </w:r>
                        <w:r w:rsidR="00277D2B">
                          <w:t>Zustandsdiagramm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sectPr w:rsidR="00FB06BB" w:rsidRPr="00564B70" w:rsidSect="00D141FA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type w:val="continuous"/>
      <w:pgSz w:w="11907" w:h="16840" w:code="9"/>
      <w:pgMar w:top="1531" w:right="1134" w:bottom="1077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BEF09" w14:textId="77777777" w:rsidR="00610937" w:rsidRDefault="00610937">
      <w:r>
        <w:separator/>
      </w:r>
    </w:p>
    <w:p w14:paraId="441E2C19" w14:textId="77777777" w:rsidR="00610937" w:rsidRDefault="00610937"/>
    <w:p w14:paraId="548E9046" w14:textId="77777777" w:rsidR="00610937" w:rsidRDefault="00610937"/>
  </w:endnote>
  <w:endnote w:type="continuationSeparator" w:id="0">
    <w:p w14:paraId="00C010F4" w14:textId="77777777" w:rsidR="00610937" w:rsidRDefault="00610937">
      <w:r>
        <w:continuationSeparator/>
      </w:r>
    </w:p>
    <w:p w14:paraId="635717B6" w14:textId="77777777" w:rsidR="00610937" w:rsidRDefault="00610937"/>
    <w:p w14:paraId="1F358E5E" w14:textId="77777777" w:rsidR="00610937" w:rsidRDefault="00610937"/>
  </w:endnote>
  <w:endnote w:type="continuationNotice" w:id="1">
    <w:p w14:paraId="6B58E621" w14:textId="77777777" w:rsidR="00610937" w:rsidRDefault="0061093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Omega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rostile LT Bold">
    <w:altName w:val="Agency FB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8DE04" w14:textId="6211242A" w:rsidR="009B7F38" w:rsidRPr="00843732" w:rsidRDefault="009B7F38" w:rsidP="00063C0C">
    <w:pPr>
      <w:pStyle w:val="Fuzeile"/>
      <w:tabs>
        <w:tab w:val="clear" w:pos="4961"/>
        <w:tab w:val="center" w:pos="4111"/>
      </w:tabs>
    </w:pPr>
    <w:r>
      <w:t>Seite</w:t>
    </w:r>
    <w:r w:rsidRPr="00843732">
      <w:t xml:space="preserve"> </w:t>
    </w:r>
    <w:r w:rsidRPr="00843732">
      <w:fldChar w:fldCharType="begin"/>
    </w:r>
    <w:r w:rsidRPr="00843732">
      <w:instrText xml:space="preserve"> PAGE </w:instrText>
    </w:r>
    <w:r w:rsidRPr="00843732">
      <w:fldChar w:fldCharType="separate"/>
    </w:r>
    <w:r>
      <w:rPr>
        <w:noProof/>
      </w:rPr>
      <w:t>4</w:t>
    </w:r>
    <w:r w:rsidRPr="00843732">
      <w:fldChar w:fldCharType="end"/>
    </w:r>
    <w:r w:rsidRPr="00843732">
      <w:t xml:space="preserve"> </w:t>
    </w:r>
    <w:r>
      <w:t>von</w:t>
    </w:r>
    <w:r w:rsidRPr="00843732">
      <w:t xml:space="preserve"> </w:t>
    </w:r>
    <w:fldSimple w:instr=" NUMPAGES   \* MERGEFORMAT ">
      <w:r>
        <w:rPr>
          <w:noProof/>
        </w:rPr>
        <w:t>59</w:t>
      </w:r>
    </w:fldSimple>
    <w:r w:rsidR="00295782">
      <w:rPr>
        <w:noProof/>
      </w:rPr>
      <w:t xml:space="preserve"> </w:t>
    </w:r>
    <w:r w:rsidR="00B305F5">
      <w:rPr>
        <w:noProof/>
      </w:rPr>
      <w:ptab w:relativeTo="margin" w:alignment="right" w:leader="none"/>
    </w:r>
    <w:r w:rsidR="00295782">
      <w:rPr>
        <w:noProof/>
      </w:rPr>
      <w:t>Produktpräsentation</w:t>
    </w:r>
    <w:r w:rsidRPr="00063C0C">
      <w:rPr>
        <w:rFonts w:cstheme="minorHAnsi"/>
      </w:rPr>
      <w:t xml:space="preserve"> | Copyright </w:t>
    </w:r>
    <w:r w:rsidRPr="00A16D0F">
      <w:rPr>
        <w:rFonts w:cstheme="minorHAnsi"/>
        <w:color w:val="000000"/>
        <w:shd w:val="clear" w:color="auto" w:fill="FFFFFF"/>
      </w:rPr>
      <w:t>© 202</w:t>
    </w:r>
    <w:r w:rsidR="00375DD2">
      <w:rPr>
        <w:rFonts w:cstheme="minorHAnsi"/>
        <w:color w:val="000000"/>
        <w:shd w:val="clear" w:color="auto" w:fill="FFFFFF"/>
      </w:rPr>
      <w:t>6</w:t>
    </w:r>
    <w:r w:rsidRPr="00A16D0F">
      <w:rPr>
        <w:rFonts w:cstheme="minorHAnsi"/>
        <w:color w:val="000000"/>
        <w:shd w:val="clear" w:color="auto" w:fill="FFFFFF"/>
      </w:rPr>
      <w:t xml:space="preserve"> </w:t>
    </w:r>
    <w:proofErr w:type="spellStart"/>
    <w:r w:rsidRPr="00A16D0F">
      <w:rPr>
        <w:rFonts w:cstheme="minorHAnsi"/>
        <w:color w:val="000000"/>
        <w:shd w:val="clear" w:color="auto" w:fill="FFFFFF"/>
      </w:rPr>
      <w:t>iDTRONIC</w:t>
    </w:r>
    <w:proofErr w:type="spellEnd"/>
    <w:r w:rsidRPr="00A16D0F">
      <w:rPr>
        <w:rFonts w:cstheme="minorHAnsi"/>
        <w:color w:val="000000"/>
        <w:shd w:val="clear" w:color="auto" w:fill="FFFFFF"/>
      </w:rPr>
      <w:t xml:space="preserve"> GmbH – Alle Rechte vorbehalten</w:t>
    </w:r>
    <w:r>
      <w:rPr>
        <w:rFonts w:cstheme="minorHAnsi"/>
        <w:color w:val="000000"/>
        <w:shd w:val="clear" w:color="auto" w:fill="FFFFFF"/>
      </w:rPr>
      <w:t xml:space="preserve"> (Ausgabe </w:t>
    </w:r>
    <w:r w:rsidR="00295782">
      <w:rPr>
        <w:rFonts w:cstheme="minorHAnsi"/>
        <w:color w:val="000000"/>
        <w:shd w:val="clear" w:color="auto" w:fill="FFFFFF"/>
      </w:rPr>
      <w:t>1.</w:t>
    </w:r>
    <w:r w:rsidR="002373C1">
      <w:rPr>
        <w:rFonts w:cstheme="minorHAnsi"/>
        <w:color w:val="000000"/>
        <w:shd w:val="clear" w:color="auto" w:fill="FFFFFF"/>
      </w:rPr>
      <w:t>1)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6191C" w14:textId="10CF22A5" w:rsidR="009B7F38" w:rsidRPr="00063C0C" w:rsidRDefault="001A09A4" w:rsidP="00083205">
    <w:pPr>
      <w:pStyle w:val="Fuzeile"/>
      <w:tabs>
        <w:tab w:val="clear" w:pos="4961"/>
        <w:tab w:val="center" w:pos="6096"/>
      </w:tabs>
      <w:rPr>
        <w:rFonts w:cstheme="minorHAnsi"/>
      </w:rPr>
    </w:pPr>
    <w:r>
      <w:rPr>
        <w:rFonts w:cstheme="minorHAnsi"/>
      </w:rPr>
      <w:t>Produkt</w:t>
    </w:r>
    <w:r w:rsidR="00391749">
      <w:rPr>
        <w:rFonts w:cstheme="minorHAnsi"/>
      </w:rPr>
      <w:t>p</w:t>
    </w:r>
    <w:r>
      <w:rPr>
        <w:rFonts w:cstheme="minorHAnsi"/>
      </w:rPr>
      <w:t>räsentation</w:t>
    </w:r>
    <w:r w:rsidR="009B7F38" w:rsidRPr="00063C0C">
      <w:rPr>
        <w:rFonts w:cstheme="minorHAnsi"/>
      </w:rPr>
      <w:t xml:space="preserve">| Copyright </w:t>
    </w:r>
    <w:r w:rsidR="009B7F38" w:rsidRPr="00A16D0F">
      <w:rPr>
        <w:rFonts w:cstheme="minorHAnsi"/>
        <w:color w:val="000000"/>
        <w:shd w:val="clear" w:color="auto" w:fill="FFFFFF"/>
      </w:rPr>
      <w:t>© 202</w:t>
    </w:r>
    <w:r w:rsidR="00375DD2">
      <w:rPr>
        <w:rFonts w:cstheme="minorHAnsi"/>
        <w:color w:val="000000"/>
        <w:shd w:val="clear" w:color="auto" w:fill="FFFFFF"/>
      </w:rPr>
      <w:t>6</w:t>
    </w:r>
    <w:r w:rsidR="009B7F38" w:rsidRPr="00A16D0F">
      <w:rPr>
        <w:rFonts w:cstheme="minorHAnsi"/>
        <w:color w:val="000000"/>
        <w:shd w:val="clear" w:color="auto" w:fill="FFFFFF"/>
      </w:rPr>
      <w:t xml:space="preserve"> </w:t>
    </w:r>
    <w:proofErr w:type="spellStart"/>
    <w:r w:rsidR="009B7F38" w:rsidRPr="00A16D0F">
      <w:rPr>
        <w:rFonts w:cstheme="minorHAnsi"/>
        <w:color w:val="000000"/>
        <w:shd w:val="clear" w:color="auto" w:fill="FFFFFF"/>
      </w:rPr>
      <w:t>iDTRONIC</w:t>
    </w:r>
    <w:proofErr w:type="spellEnd"/>
    <w:r w:rsidR="009B7F38" w:rsidRPr="00A16D0F">
      <w:rPr>
        <w:rFonts w:cstheme="minorHAnsi"/>
        <w:color w:val="000000"/>
        <w:shd w:val="clear" w:color="auto" w:fill="FFFFFF"/>
      </w:rPr>
      <w:t xml:space="preserve"> GmbH – Alle Rechte vorbehalten</w:t>
    </w:r>
    <w:r w:rsidR="009B7F38">
      <w:rPr>
        <w:rFonts w:cstheme="minorHAnsi"/>
        <w:color w:val="000000"/>
        <w:shd w:val="clear" w:color="auto" w:fill="FFFFFF"/>
      </w:rPr>
      <w:t xml:space="preserve"> (Ausgabe 1</w:t>
    </w:r>
    <w:r>
      <w:rPr>
        <w:rFonts w:cstheme="minorHAnsi"/>
        <w:color w:val="000000"/>
        <w:shd w:val="clear" w:color="auto" w:fill="FFFFFF"/>
      </w:rPr>
      <w:t>.</w:t>
    </w:r>
    <w:r w:rsidR="00E83A07">
      <w:rPr>
        <w:rFonts w:cstheme="minorHAnsi"/>
        <w:color w:val="000000"/>
        <w:shd w:val="clear" w:color="auto" w:fill="FFFFFF"/>
      </w:rPr>
      <w:t>1</w:t>
    </w:r>
    <w:r w:rsidR="009B7F38">
      <w:rPr>
        <w:rFonts w:cstheme="minorHAnsi"/>
        <w:color w:val="000000"/>
        <w:shd w:val="clear" w:color="auto" w:fill="FFFFFF"/>
      </w:rPr>
      <w:t>)</w:t>
    </w:r>
    <w:r w:rsidR="009B7F38" w:rsidRPr="00063C0C">
      <w:rPr>
        <w:rFonts w:cstheme="minorHAnsi"/>
      </w:rPr>
      <w:tab/>
      <w:t xml:space="preserve">Seite </w:t>
    </w:r>
    <w:r w:rsidR="009B7F38" w:rsidRPr="00A16D0F">
      <w:rPr>
        <w:rFonts w:cstheme="minorHAnsi"/>
      </w:rPr>
      <w:fldChar w:fldCharType="begin"/>
    </w:r>
    <w:r w:rsidR="009B7F38" w:rsidRPr="00A16D0F">
      <w:rPr>
        <w:rFonts w:cstheme="minorHAnsi"/>
      </w:rPr>
      <w:instrText xml:space="preserve"> PAGE </w:instrText>
    </w:r>
    <w:r w:rsidR="009B7F38" w:rsidRPr="00A16D0F">
      <w:rPr>
        <w:rFonts w:cstheme="minorHAnsi"/>
      </w:rPr>
      <w:fldChar w:fldCharType="separate"/>
    </w:r>
    <w:r w:rsidR="009B7F38" w:rsidRPr="00A16D0F">
      <w:rPr>
        <w:rFonts w:cstheme="minorHAnsi"/>
        <w:noProof/>
      </w:rPr>
      <w:t>3</w:t>
    </w:r>
    <w:r w:rsidR="009B7F38" w:rsidRPr="00A16D0F">
      <w:rPr>
        <w:rFonts w:cstheme="minorHAnsi"/>
      </w:rPr>
      <w:fldChar w:fldCharType="end"/>
    </w:r>
    <w:r w:rsidR="009B7F38" w:rsidRPr="00063C0C">
      <w:rPr>
        <w:rFonts w:cstheme="minorHAnsi"/>
      </w:rPr>
      <w:t xml:space="preserve"> von </w:t>
    </w:r>
    <w:r w:rsidR="009B7F38" w:rsidRPr="00A16D0F">
      <w:rPr>
        <w:rFonts w:cstheme="minorHAnsi"/>
      </w:rPr>
      <w:fldChar w:fldCharType="begin"/>
    </w:r>
    <w:r w:rsidR="009B7F38" w:rsidRPr="00A16D0F">
      <w:rPr>
        <w:rFonts w:cstheme="minorHAnsi"/>
      </w:rPr>
      <w:instrText xml:space="preserve"> NUMPAGES   \* MERGEFORMAT </w:instrText>
    </w:r>
    <w:r w:rsidR="009B7F38" w:rsidRPr="00A16D0F">
      <w:rPr>
        <w:rFonts w:cstheme="minorHAnsi"/>
      </w:rPr>
      <w:fldChar w:fldCharType="separate"/>
    </w:r>
    <w:r w:rsidR="009B7F38" w:rsidRPr="00A16D0F">
      <w:rPr>
        <w:rFonts w:cstheme="minorHAnsi"/>
        <w:noProof/>
      </w:rPr>
      <w:t>59</w:t>
    </w:r>
    <w:r w:rsidR="009B7F38" w:rsidRPr="00A16D0F">
      <w:rPr>
        <w:rFonts w:cstheme="minorHAnsi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1717C" w14:textId="405D031A" w:rsidR="009B7F38" w:rsidRPr="00063C0C" w:rsidRDefault="00295782">
    <w:pPr>
      <w:pStyle w:val="Fuzeile"/>
      <w:rPr>
        <w:rFonts w:cstheme="minorHAnsi"/>
      </w:rPr>
    </w:pPr>
    <w:r>
      <w:rPr>
        <w:rFonts w:cstheme="minorHAnsi"/>
      </w:rPr>
      <w:t>Produktpräsentation</w:t>
    </w:r>
    <w:r w:rsidR="009B7F38" w:rsidRPr="00063C0C">
      <w:rPr>
        <w:rFonts w:cstheme="minorHAnsi"/>
      </w:rPr>
      <w:t xml:space="preserve"> | Cop</w:t>
    </w:r>
    <w:r w:rsidR="009B7F38" w:rsidRPr="00083205">
      <w:rPr>
        <w:rFonts w:cstheme="minorHAnsi"/>
      </w:rPr>
      <w:t xml:space="preserve">yright </w:t>
    </w:r>
    <w:r w:rsidR="009B7F38" w:rsidRPr="00A16D0F">
      <w:rPr>
        <w:rFonts w:cstheme="minorHAnsi"/>
        <w:color w:val="000000"/>
        <w:shd w:val="clear" w:color="auto" w:fill="FFFFFF"/>
      </w:rPr>
      <w:t>© 202</w:t>
    </w:r>
    <w:r w:rsidR="00375DD2">
      <w:rPr>
        <w:rFonts w:cstheme="minorHAnsi"/>
        <w:color w:val="000000"/>
        <w:shd w:val="clear" w:color="auto" w:fill="FFFFFF"/>
      </w:rPr>
      <w:t>6</w:t>
    </w:r>
    <w:r w:rsidR="009B7F38" w:rsidRPr="00A16D0F">
      <w:rPr>
        <w:rFonts w:cstheme="minorHAnsi"/>
        <w:color w:val="000000"/>
        <w:shd w:val="clear" w:color="auto" w:fill="FFFFFF"/>
      </w:rPr>
      <w:t xml:space="preserve"> </w:t>
    </w:r>
    <w:proofErr w:type="spellStart"/>
    <w:r w:rsidR="009B7F38" w:rsidRPr="00A16D0F">
      <w:rPr>
        <w:rFonts w:cstheme="minorHAnsi"/>
        <w:color w:val="000000"/>
        <w:shd w:val="clear" w:color="auto" w:fill="FFFFFF"/>
      </w:rPr>
      <w:t>iDTRONIC</w:t>
    </w:r>
    <w:proofErr w:type="spellEnd"/>
    <w:r w:rsidR="009B7F38" w:rsidRPr="00A16D0F">
      <w:rPr>
        <w:rFonts w:cstheme="minorHAnsi"/>
        <w:color w:val="000000"/>
        <w:shd w:val="clear" w:color="auto" w:fill="FFFFFF"/>
      </w:rPr>
      <w:t xml:space="preserve"> GmbH – Alle Rechte vorbehalten</w:t>
    </w:r>
    <w:r w:rsidR="009B7F38">
      <w:rPr>
        <w:rFonts w:cstheme="minorHAnsi"/>
        <w:color w:val="000000"/>
        <w:shd w:val="clear" w:color="auto" w:fill="FFFFFF"/>
      </w:rPr>
      <w:t xml:space="preserve"> (Ausgabe 1</w:t>
    </w:r>
    <w:r>
      <w:rPr>
        <w:rFonts w:cstheme="minorHAnsi"/>
        <w:color w:val="000000"/>
        <w:shd w:val="clear" w:color="auto" w:fill="FFFFFF"/>
      </w:rPr>
      <w:t>.</w:t>
    </w:r>
    <w:r w:rsidR="008965E5">
      <w:rPr>
        <w:rFonts w:cstheme="minorHAnsi"/>
        <w:color w:val="000000"/>
        <w:shd w:val="clear" w:color="auto" w:fill="FFFFFF"/>
      </w:rPr>
      <w:t>1</w:t>
    </w:r>
    <w:r w:rsidR="009B7F38">
      <w:rPr>
        <w:rFonts w:cstheme="minorHAnsi"/>
        <w:color w:val="000000"/>
        <w:shd w:val="clear" w:color="auto" w:fill="FFFFFF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060A5" w14:textId="77777777" w:rsidR="00610937" w:rsidRDefault="00610937">
      <w:r>
        <w:separator/>
      </w:r>
    </w:p>
    <w:p w14:paraId="59685522" w14:textId="77777777" w:rsidR="00610937" w:rsidRDefault="00610937"/>
    <w:p w14:paraId="1296E63A" w14:textId="77777777" w:rsidR="00610937" w:rsidRDefault="00610937"/>
  </w:footnote>
  <w:footnote w:type="continuationSeparator" w:id="0">
    <w:p w14:paraId="38979B93" w14:textId="77777777" w:rsidR="00610937" w:rsidRDefault="00610937">
      <w:r>
        <w:continuationSeparator/>
      </w:r>
    </w:p>
    <w:p w14:paraId="2B383710" w14:textId="77777777" w:rsidR="00610937" w:rsidRDefault="00610937"/>
    <w:p w14:paraId="26A5206E" w14:textId="77777777" w:rsidR="00610937" w:rsidRDefault="00610937"/>
  </w:footnote>
  <w:footnote w:type="continuationNotice" w:id="1">
    <w:p w14:paraId="6B311F43" w14:textId="77777777" w:rsidR="00610937" w:rsidRDefault="0061093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16E17" w14:textId="7AEFB4F2" w:rsidR="009B7F38" w:rsidRPr="00267855" w:rsidRDefault="009B7F38" w:rsidP="00267855">
    <w:pPr>
      <w:pStyle w:val="Kopfzeile"/>
    </w:pPr>
    <w:r w:rsidRPr="00267855">
      <w:tab/>
    </w:r>
    <w:r>
      <w:tab/>
    </w:r>
    <w:r w:rsidR="00295782">
      <w:t>Produktpräsentation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BF5CF" w14:textId="0A86E732" w:rsidR="009B7F38" w:rsidRPr="00810F9D" w:rsidRDefault="00B305F5" w:rsidP="008E0770">
    <w:pPr>
      <w:pStyle w:val="Kopfzeile"/>
    </w:pPr>
    <w:r>
      <w:t>Produktpräsentation</w:t>
    </w:r>
    <w:r w:rsidR="009B7F38" w:rsidRPr="00810F9D">
      <w:tab/>
    </w:r>
    <w:r w:rsidR="009B7F38" w:rsidRPr="00810F9D">
      <w:tab/>
    </w:r>
    <w:r w:rsidR="009B7F38">
      <w:rPr>
        <w:noProof/>
      </w:rPr>
      <w:fldChar w:fldCharType="begin"/>
    </w:r>
    <w:r w:rsidR="009B7F38">
      <w:rPr>
        <w:noProof/>
      </w:rPr>
      <w:instrText xml:space="preserve"> STYLEREF  "Überschrift 1"  \* MERGEFORMAT </w:instrText>
    </w:r>
    <w:r w:rsidR="009B7F38">
      <w:rPr>
        <w:noProof/>
      </w:rPr>
      <w:fldChar w:fldCharType="separate"/>
    </w:r>
    <w:r w:rsidR="00375DD2">
      <w:rPr>
        <w:noProof/>
      </w:rPr>
      <w:t>Einführung</w:t>
    </w:r>
    <w:r w:rsidR="009B7F38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E5FA7" w14:textId="77777777" w:rsidR="009B7F38" w:rsidRDefault="009B7F38" w:rsidP="00D77335">
    <w:pPr>
      <w:pStyle w:val="Titelseite"/>
    </w:pPr>
  </w:p>
  <w:p w14:paraId="5B786E1C" w14:textId="77777777" w:rsidR="009B7F38" w:rsidRDefault="009B7F38" w:rsidP="00D77335">
    <w:pPr>
      <w:pStyle w:val="Titelseite"/>
    </w:pPr>
  </w:p>
  <w:p w14:paraId="362501B6" w14:textId="77777777" w:rsidR="009B7F38" w:rsidRDefault="009B7F38" w:rsidP="00D77335">
    <w:pPr>
      <w:pStyle w:val="Titelseite"/>
    </w:pPr>
    <w:r>
      <w:rPr>
        <w:noProof/>
      </w:rPr>
      <w:drawing>
        <wp:inline distT="0" distB="0" distL="0" distR="0" wp14:anchorId="2A8A05A9" wp14:editId="0C07E613">
          <wp:extent cx="2872870" cy="720000"/>
          <wp:effectExtent l="0" t="0" r="3810" b="4445"/>
          <wp:docPr id="1126" name="Grafik 11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DTRONIC_L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2870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5E06B6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3888C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3EA21A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C12291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696BCF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62590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025EB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C5C7C5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60476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5800D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4084810"/>
    <w:multiLevelType w:val="hybridMultilevel"/>
    <w:tmpl w:val="9D5686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07946647"/>
    <w:multiLevelType w:val="hybridMultilevel"/>
    <w:tmpl w:val="D9EA7B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0B2F43D0"/>
    <w:multiLevelType w:val="hybridMultilevel"/>
    <w:tmpl w:val="872291EA"/>
    <w:name w:val="Outline"/>
    <w:lvl w:ilvl="0" w:tplc="3D565C18">
      <w:start w:val="1"/>
      <w:numFmt w:val="bullet"/>
      <w:lvlText w:val=""/>
      <w:lvlJc w:val="left"/>
      <w:pPr>
        <w:tabs>
          <w:tab w:val="num" w:pos="284"/>
        </w:tabs>
        <w:ind w:left="284" w:hanging="284"/>
      </w:pPr>
      <w:rPr>
        <w:rFonts w:ascii="Webdings" w:hAnsi="Webdings" w:hint="default"/>
        <w:color w:val="000080"/>
        <w:sz w:val="12"/>
        <w:szCs w:val="12"/>
      </w:rPr>
    </w:lvl>
    <w:lvl w:ilvl="1" w:tplc="9F1460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02AE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26D3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A84B7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652C7F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896CB1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C4E0C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CFAC7B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05840D5"/>
    <w:multiLevelType w:val="hybridMultilevel"/>
    <w:tmpl w:val="CD0A87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25746C7"/>
    <w:multiLevelType w:val="hybridMultilevel"/>
    <w:tmpl w:val="8C565C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1D200322"/>
    <w:multiLevelType w:val="hybridMultilevel"/>
    <w:tmpl w:val="A5EA9B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16670D7"/>
    <w:multiLevelType w:val="multilevel"/>
    <w:tmpl w:val="37226352"/>
    <w:name w:val="WW8Num42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64863C8"/>
    <w:multiLevelType w:val="hybridMultilevel"/>
    <w:tmpl w:val="117AFA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A413256"/>
    <w:multiLevelType w:val="hybridMultilevel"/>
    <w:tmpl w:val="9E2ECA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7302D6"/>
    <w:multiLevelType w:val="hybridMultilevel"/>
    <w:tmpl w:val="15801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2CE87853"/>
    <w:multiLevelType w:val="hybridMultilevel"/>
    <w:tmpl w:val="B09E2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2E5F3348"/>
    <w:multiLevelType w:val="singleLevel"/>
    <w:tmpl w:val="5664A2EE"/>
    <w:lvl w:ilvl="0">
      <w:start w:val="1"/>
      <w:numFmt w:val="decimal"/>
      <w:pStyle w:val="Aufzhlung"/>
      <w:lvlText w:val="%1."/>
      <w:lvlJc w:val="left"/>
      <w:pPr>
        <w:tabs>
          <w:tab w:val="num" w:pos="454"/>
        </w:tabs>
        <w:ind w:left="454" w:hanging="454"/>
      </w:pPr>
    </w:lvl>
  </w:abstractNum>
  <w:abstractNum w:abstractNumId="23" w15:restartNumberingAfterBreak="0">
    <w:nsid w:val="31F83431"/>
    <w:multiLevelType w:val="hybridMultilevel"/>
    <w:tmpl w:val="073617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5715B9F"/>
    <w:multiLevelType w:val="singleLevel"/>
    <w:tmpl w:val="51A6AF04"/>
    <w:name w:val="WW8Num422"/>
    <w:lvl w:ilvl="0">
      <w:start w:val="1"/>
      <w:numFmt w:val="bullet"/>
      <w:pStyle w:val="TabelleAuflistung"/>
      <w:lvlText w:val="•"/>
      <w:lvlJc w:val="left"/>
      <w:pPr>
        <w:tabs>
          <w:tab w:val="num" w:pos="360"/>
        </w:tabs>
        <w:ind w:left="360" w:hanging="360"/>
      </w:pPr>
      <w:rPr>
        <w:rFonts w:ascii="CG Omega" w:hAnsi="Trebuchet MS" w:hint="default"/>
      </w:rPr>
    </w:lvl>
  </w:abstractNum>
  <w:abstractNum w:abstractNumId="25" w15:restartNumberingAfterBreak="0">
    <w:nsid w:val="46BA5EF5"/>
    <w:multiLevelType w:val="singleLevel"/>
    <w:tmpl w:val="46BA5EF5"/>
    <w:lvl w:ilvl="0">
      <w:start w:val="1"/>
      <w:numFmt w:val="decimal"/>
      <w:suff w:val="space"/>
      <w:lvlText w:val="%1."/>
      <w:lvlJc w:val="left"/>
    </w:lvl>
  </w:abstractNum>
  <w:abstractNum w:abstractNumId="26" w15:restartNumberingAfterBreak="0">
    <w:nsid w:val="47D339BA"/>
    <w:multiLevelType w:val="hybridMultilevel"/>
    <w:tmpl w:val="AB403174"/>
    <w:lvl w:ilvl="0" w:tplc="F2CAB7E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E60EDE"/>
    <w:multiLevelType w:val="hybridMultilevel"/>
    <w:tmpl w:val="F62EFC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3B3BB72"/>
    <w:multiLevelType w:val="singleLevel"/>
    <w:tmpl w:val="53B3BB72"/>
    <w:lvl w:ilvl="0">
      <w:start w:val="1"/>
      <w:numFmt w:val="decimal"/>
      <w:suff w:val="nothing"/>
      <w:lvlText w:val="%1."/>
      <w:lvlJc w:val="left"/>
    </w:lvl>
  </w:abstractNum>
  <w:abstractNum w:abstractNumId="29" w15:restartNumberingAfterBreak="0">
    <w:nsid w:val="5A016CC5"/>
    <w:multiLevelType w:val="singleLevel"/>
    <w:tmpl w:val="5A016CC5"/>
    <w:lvl w:ilvl="0">
      <w:start w:val="5"/>
      <w:numFmt w:val="decimal"/>
      <w:suff w:val="space"/>
      <w:lvlText w:val="%1."/>
      <w:lvlJc w:val="left"/>
    </w:lvl>
  </w:abstractNum>
  <w:abstractNum w:abstractNumId="30" w15:restartNumberingAfterBreak="0">
    <w:nsid w:val="660B70BF"/>
    <w:multiLevelType w:val="hybridMultilevel"/>
    <w:tmpl w:val="18A845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6F17F06"/>
    <w:multiLevelType w:val="multilevel"/>
    <w:tmpl w:val="64EC08CC"/>
    <w:name w:val="WW8Num422223"/>
    <w:lvl w:ilvl="0">
      <w:start w:val="1"/>
      <w:numFmt w:val="decimal"/>
      <w:isLgl/>
      <w:suff w:val="space"/>
      <w:lvlText w:val="%1"/>
      <w:lvlJc w:val="left"/>
      <w:pPr>
        <w:ind w:left="0" w:firstLine="0"/>
      </w:p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9A66567"/>
    <w:multiLevelType w:val="hybridMultilevel"/>
    <w:tmpl w:val="F8986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4A0F52"/>
    <w:multiLevelType w:val="singleLevel"/>
    <w:tmpl w:val="2FECF804"/>
    <w:lvl w:ilvl="0">
      <w:start w:val="1"/>
      <w:numFmt w:val="bullet"/>
      <w:pStyle w:val="Auflistung"/>
      <w:lvlText w:val="·"/>
      <w:lvlJc w:val="left"/>
      <w:pPr>
        <w:tabs>
          <w:tab w:val="num" w:pos="879"/>
        </w:tabs>
        <w:ind w:left="879" w:hanging="454"/>
      </w:pPr>
      <w:rPr>
        <w:rFonts w:ascii="Symbol" w:hAnsi="Symbol" w:hint="default"/>
      </w:rPr>
    </w:lvl>
  </w:abstractNum>
  <w:abstractNum w:abstractNumId="34" w15:restartNumberingAfterBreak="0">
    <w:nsid w:val="7A7A6DF1"/>
    <w:multiLevelType w:val="hybridMultilevel"/>
    <w:tmpl w:val="27147606"/>
    <w:lvl w:ilvl="0" w:tplc="04070001">
      <w:start w:val="1"/>
      <w:numFmt w:val="bullet"/>
      <w:lvlText w:val=""/>
      <w:lvlJc w:val="left"/>
      <w:pPr>
        <w:ind w:left="810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cs="Wingdings" w:hint="default"/>
      </w:rPr>
    </w:lvl>
  </w:abstractNum>
  <w:num w:numId="1" w16cid:durableId="201152545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4044477">
    <w:abstractNumId w:val="9"/>
  </w:num>
  <w:num w:numId="3" w16cid:durableId="120465815">
    <w:abstractNumId w:val="8"/>
    <w:lvlOverride w:ilvl="0">
      <w:startOverride w:val="1"/>
    </w:lvlOverride>
  </w:num>
  <w:num w:numId="4" w16cid:durableId="1411734954">
    <w:abstractNumId w:val="7"/>
  </w:num>
  <w:num w:numId="5" w16cid:durableId="1290670066">
    <w:abstractNumId w:val="6"/>
  </w:num>
  <w:num w:numId="6" w16cid:durableId="78260344">
    <w:abstractNumId w:val="5"/>
  </w:num>
  <w:num w:numId="7" w16cid:durableId="2903673">
    <w:abstractNumId w:val="4"/>
  </w:num>
  <w:num w:numId="8" w16cid:durableId="400527">
    <w:abstractNumId w:val="3"/>
    <w:lvlOverride w:ilvl="0">
      <w:startOverride w:val="1"/>
    </w:lvlOverride>
  </w:num>
  <w:num w:numId="9" w16cid:durableId="993294491">
    <w:abstractNumId w:val="2"/>
    <w:lvlOverride w:ilvl="0">
      <w:startOverride w:val="1"/>
    </w:lvlOverride>
  </w:num>
  <w:num w:numId="10" w16cid:durableId="530414052">
    <w:abstractNumId w:val="1"/>
    <w:lvlOverride w:ilvl="0">
      <w:startOverride w:val="1"/>
    </w:lvlOverride>
  </w:num>
  <w:num w:numId="11" w16cid:durableId="1915703025">
    <w:abstractNumId w:val="0"/>
    <w:lvlOverride w:ilvl="0">
      <w:startOverride w:val="1"/>
    </w:lvlOverride>
  </w:num>
  <w:num w:numId="12" w16cid:durableId="2033723035">
    <w:abstractNumId w:val="33"/>
  </w:num>
  <w:num w:numId="13" w16cid:durableId="261575397">
    <w:abstractNumId w:val="24"/>
  </w:num>
  <w:num w:numId="14" w16cid:durableId="1384909850">
    <w:abstractNumId w:val="22"/>
    <w:lvlOverride w:ilvl="0">
      <w:startOverride w:val="1"/>
    </w:lvlOverride>
  </w:num>
  <w:num w:numId="15" w16cid:durableId="1645508386">
    <w:abstractNumId w:val="28"/>
  </w:num>
  <w:num w:numId="16" w16cid:durableId="866715133">
    <w:abstractNumId w:val="32"/>
  </w:num>
  <w:num w:numId="17" w16cid:durableId="535313411">
    <w:abstractNumId w:val="19"/>
  </w:num>
  <w:num w:numId="18" w16cid:durableId="1222209525">
    <w:abstractNumId w:val="29"/>
  </w:num>
  <w:num w:numId="19" w16cid:durableId="39100596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834072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6178216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2658988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2513105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0333245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3176937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5920419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266201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6144149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8586288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31715483">
    <w:abstractNumId w:val="25"/>
  </w:num>
  <w:num w:numId="31" w16cid:durableId="3855908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2023128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29025665">
    <w:abstractNumId w:val="27"/>
  </w:num>
  <w:num w:numId="34" w16cid:durableId="176966505">
    <w:abstractNumId w:val="21"/>
  </w:num>
  <w:num w:numId="35" w16cid:durableId="758717200">
    <w:abstractNumId w:val="18"/>
  </w:num>
  <w:num w:numId="36" w16cid:durableId="111680476">
    <w:abstractNumId w:val="14"/>
  </w:num>
  <w:num w:numId="37" w16cid:durableId="2036494395">
    <w:abstractNumId w:val="12"/>
  </w:num>
  <w:num w:numId="38" w16cid:durableId="886332332">
    <w:abstractNumId w:val="34"/>
  </w:num>
  <w:num w:numId="39" w16cid:durableId="1834372616">
    <w:abstractNumId w:val="16"/>
  </w:num>
  <w:num w:numId="40" w16cid:durableId="618221841">
    <w:abstractNumId w:val="15"/>
  </w:num>
  <w:num w:numId="41" w16cid:durableId="1159469308">
    <w:abstractNumId w:val="30"/>
  </w:num>
  <w:num w:numId="42" w16cid:durableId="1605453169">
    <w:abstractNumId w:val="11"/>
  </w:num>
  <w:num w:numId="43" w16cid:durableId="1361708055">
    <w:abstractNumId w:val="20"/>
  </w:num>
  <w:num w:numId="44" w16cid:durableId="1248424292">
    <w:abstractNumId w:val="23"/>
  </w:num>
  <w:num w:numId="45" w16cid:durableId="397484997">
    <w:abstractNumId w:val="2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0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b3d92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959"/>
    <w:rsid w:val="00000664"/>
    <w:rsid w:val="00000C04"/>
    <w:rsid w:val="00000F12"/>
    <w:rsid w:val="00000F86"/>
    <w:rsid w:val="000018A9"/>
    <w:rsid w:val="000038D0"/>
    <w:rsid w:val="00004FE7"/>
    <w:rsid w:val="000050E6"/>
    <w:rsid w:val="000067CC"/>
    <w:rsid w:val="00007987"/>
    <w:rsid w:val="000101A8"/>
    <w:rsid w:val="0001081F"/>
    <w:rsid w:val="00011A31"/>
    <w:rsid w:val="00012DE5"/>
    <w:rsid w:val="00012EC0"/>
    <w:rsid w:val="00013F0C"/>
    <w:rsid w:val="00016106"/>
    <w:rsid w:val="00020BA0"/>
    <w:rsid w:val="00020CBC"/>
    <w:rsid w:val="00022472"/>
    <w:rsid w:val="00022FD5"/>
    <w:rsid w:val="00023554"/>
    <w:rsid w:val="00025B20"/>
    <w:rsid w:val="0002709E"/>
    <w:rsid w:val="00027859"/>
    <w:rsid w:val="000303CC"/>
    <w:rsid w:val="00031BFF"/>
    <w:rsid w:val="00032F88"/>
    <w:rsid w:val="00033A20"/>
    <w:rsid w:val="00033D64"/>
    <w:rsid w:val="0003461A"/>
    <w:rsid w:val="0003476B"/>
    <w:rsid w:val="00034AAC"/>
    <w:rsid w:val="000359FE"/>
    <w:rsid w:val="00041260"/>
    <w:rsid w:val="000417D8"/>
    <w:rsid w:val="00046BF0"/>
    <w:rsid w:val="000472C6"/>
    <w:rsid w:val="00047D96"/>
    <w:rsid w:val="000500EE"/>
    <w:rsid w:val="0005021D"/>
    <w:rsid w:val="00050AB3"/>
    <w:rsid w:val="00050D89"/>
    <w:rsid w:val="00051572"/>
    <w:rsid w:val="0005272D"/>
    <w:rsid w:val="00052B8F"/>
    <w:rsid w:val="00053427"/>
    <w:rsid w:val="0005407A"/>
    <w:rsid w:val="00055224"/>
    <w:rsid w:val="00062C1B"/>
    <w:rsid w:val="00062EFA"/>
    <w:rsid w:val="00063C0C"/>
    <w:rsid w:val="00064935"/>
    <w:rsid w:val="00064A92"/>
    <w:rsid w:val="000659E9"/>
    <w:rsid w:val="0006602B"/>
    <w:rsid w:val="000706F8"/>
    <w:rsid w:val="00070BBF"/>
    <w:rsid w:val="00071084"/>
    <w:rsid w:val="0007114D"/>
    <w:rsid w:val="00072416"/>
    <w:rsid w:val="00073374"/>
    <w:rsid w:val="00073788"/>
    <w:rsid w:val="00074C98"/>
    <w:rsid w:val="000756C9"/>
    <w:rsid w:val="00075C3C"/>
    <w:rsid w:val="00075F9B"/>
    <w:rsid w:val="00076180"/>
    <w:rsid w:val="00080BE6"/>
    <w:rsid w:val="00083205"/>
    <w:rsid w:val="000861F9"/>
    <w:rsid w:val="00086D5F"/>
    <w:rsid w:val="00094102"/>
    <w:rsid w:val="00097084"/>
    <w:rsid w:val="000976C9"/>
    <w:rsid w:val="000A05F3"/>
    <w:rsid w:val="000A086E"/>
    <w:rsid w:val="000A1973"/>
    <w:rsid w:val="000A249B"/>
    <w:rsid w:val="000A3782"/>
    <w:rsid w:val="000A4119"/>
    <w:rsid w:val="000A4491"/>
    <w:rsid w:val="000A5B6D"/>
    <w:rsid w:val="000A6AB5"/>
    <w:rsid w:val="000B0F02"/>
    <w:rsid w:val="000B1BE4"/>
    <w:rsid w:val="000B41B2"/>
    <w:rsid w:val="000B47B5"/>
    <w:rsid w:val="000B54C2"/>
    <w:rsid w:val="000C0B4A"/>
    <w:rsid w:val="000C12DD"/>
    <w:rsid w:val="000C1A6F"/>
    <w:rsid w:val="000C1B6F"/>
    <w:rsid w:val="000C3378"/>
    <w:rsid w:val="000C3802"/>
    <w:rsid w:val="000C3E26"/>
    <w:rsid w:val="000C57D8"/>
    <w:rsid w:val="000C5ECA"/>
    <w:rsid w:val="000D28CF"/>
    <w:rsid w:val="000D3F1D"/>
    <w:rsid w:val="000D47F7"/>
    <w:rsid w:val="000D5C99"/>
    <w:rsid w:val="000D665F"/>
    <w:rsid w:val="000D7CAA"/>
    <w:rsid w:val="000E02D9"/>
    <w:rsid w:val="000E0505"/>
    <w:rsid w:val="000E08F2"/>
    <w:rsid w:val="000E0AE4"/>
    <w:rsid w:val="000E1401"/>
    <w:rsid w:val="000E158C"/>
    <w:rsid w:val="000E2357"/>
    <w:rsid w:val="000E2B31"/>
    <w:rsid w:val="000E445D"/>
    <w:rsid w:val="000E4DB7"/>
    <w:rsid w:val="000E5657"/>
    <w:rsid w:val="000E5B5E"/>
    <w:rsid w:val="000E666D"/>
    <w:rsid w:val="000E6A6A"/>
    <w:rsid w:val="000E73F2"/>
    <w:rsid w:val="000E7E45"/>
    <w:rsid w:val="000F058C"/>
    <w:rsid w:val="000F0F84"/>
    <w:rsid w:val="000F243F"/>
    <w:rsid w:val="000F3231"/>
    <w:rsid w:val="000F3591"/>
    <w:rsid w:val="000F4521"/>
    <w:rsid w:val="000F5275"/>
    <w:rsid w:val="000F578B"/>
    <w:rsid w:val="000F6197"/>
    <w:rsid w:val="000F7102"/>
    <w:rsid w:val="001005D3"/>
    <w:rsid w:val="0010129B"/>
    <w:rsid w:val="001015BD"/>
    <w:rsid w:val="00102656"/>
    <w:rsid w:val="00102A47"/>
    <w:rsid w:val="0010334D"/>
    <w:rsid w:val="00103443"/>
    <w:rsid w:val="001059D4"/>
    <w:rsid w:val="00106BC0"/>
    <w:rsid w:val="00106CAC"/>
    <w:rsid w:val="00107764"/>
    <w:rsid w:val="001077F7"/>
    <w:rsid w:val="00107E43"/>
    <w:rsid w:val="00110E8A"/>
    <w:rsid w:val="001116A0"/>
    <w:rsid w:val="00115436"/>
    <w:rsid w:val="00121CCF"/>
    <w:rsid w:val="00125F84"/>
    <w:rsid w:val="001269E7"/>
    <w:rsid w:val="001307EA"/>
    <w:rsid w:val="00132D9F"/>
    <w:rsid w:val="00133486"/>
    <w:rsid w:val="001335F7"/>
    <w:rsid w:val="001358CC"/>
    <w:rsid w:val="0013679D"/>
    <w:rsid w:val="00136EA3"/>
    <w:rsid w:val="00137ABB"/>
    <w:rsid w:val="00143CC5"/>
    <w:rsid w:val="0015077B"/>
    <w:rsid w:val="00152888"/>
    <w:rsid w:val="001528AB"/>
    <w:rsid w:val="001563B4"/>
    <w:rsid w:val="00157B1B"/>
    <w:rsid w:val="00161F07"/>
    <w:rsid w:val="001638F2"/>
    <w:rsid w:val="0016408B"/>
    <w:rsid w:val="00165048"/>
    <w:rsid w:val="00165A25"/>
    <w:rsid w:val="00165DD6"/>
    <w:rsid w:val="00166FD2"/>
    <w:rsid w:val="00167E52"/>
    <w:rsid w:val="001717F2"/>
    <w:rsid w:val="001724E1"/>
    <w:rsid w:val="0017495A"/>
    <w:rsid w:val="00175901"/>
    <w:rsid w:val="0017635F"/>
    <w:rsid w:val="00176C64"/>
    <w:rsid w:val="00177E7A"/>
    <w:rsid w:val="00180902"/>
    <w:rsid w:val="00180D1E"/>
    <w:rsid w:val="0018134D"/>
    <w:rsid w:val="00182AF3"/>
    <w:rsid w:val="00184DC1"/>
    <w:rsid w:val="0018506C"/>
    <w:rsid w:val="00186F1F"/>
    <w:rsid w:val="00187C5F"/>
    <w:rsid w:val="00190067"/>
    <w:rsid w:val="001905D9"/>
    <w:rsid w:val="001914D1"/>
    <w:rsid w:val="00191F98"/>
    <w:rsid w:val="001923D2"/>
    <w:rsid w:val="00194469"/>
    <w:rsid w:val="00194F8B"/>
    <w:rsid w:val="001A0321"/>
    <w:rsid w:val="001A06F6"/>
    <w:rsid w:val="001A09A4"/>
    <w:rsid w:val="001A2752"/>
    <w:rsid w:val="001A2AE0"/>
    <w:rsid w:val="001A3E45"/>
    <w:rsid w:val="001A6836"/>
    <w:rsid w:val="001A73EF"/>
    <w:rsid w:val="001B0C16"/>
    <w:rsid w:val="001B325D"/>
    <w:rsid w:val="001B3B97"/>
    <w:rsid w:val="001B3C71"/>
    <w:rsid w:val="001B4259"/>
    <w:rsid w:val="001B4328"/>
    <w:rsid w:val="001B53D0"/>
    <w:rsid w:val="001B58BA"/>
    <w:rsid w:val="001C159E"/>
    <w:rsid w:val="001C1703"/>
    <w:rsid w:val="001C18E4"/>
    <w:rsid w:val="001C1A66"/>
    <w:rsid w:val="001C1C95"/>
    <w:rsid w:val="001C3F53"/>
    <w:rsid w:val="001C445B"/>
    <w:rsid w:val="001C7BE3"/>
    <w:rsid w:val="001D04D9"/>
    <w:rsid w:val="001D04EE"/>
    <w:rsid w:val="001D12B5"/>
    <w:rsid w:val="001D34E0"/>
    <w:rsid w:val="001D4C03"/>
    <w:rsid w:val="001D6821"/>
    <w:rsid w:val="001D7497"/>
    <w:rsid w:val="001D7FAA"/>
    <w:rsid w:val="001D7FE1"/>
    <w:rsid w:val="001E191E"/>
    <w:rsid w:val="001E3CFF"/>
    <w:rsid w:val="001E5C27"/>
    <w:rsid w:val="001E6B36"/>
    <w:rsid w:val="001E6D20"/>
    <w:rsid w:val="001E75D2"/>
    <w:rsid w:val="001E7FE7"/>
    <w:rsid w:val="001F05E1"/>
    <w:rsid w:val="001F2340"/>
    <w:rsid w:val="001F2760"/>
    <w:rsid w:val="001F3251"/>
    <w:rsid w:val="001F7AA1"/>
    <w:rsid w:val="00200602"/>
    <w:rsid w:val="00203FB9"/>
    <w:rsid w:val="00205008"/>
    <w:rsid w:val="002057E6"/>
    <w:rsid w:val="00205F0A"/>
    <w:rsid w:val="002062E5"/>
    <w:rsid w:val="002073D5"/>
    <w:rsid w:val="00211A2E"/>
    <w:rsid w:val="00212CA8"/>
    <w:rsid w:val="00212D8A"/>
    <w:rsid w:val="00214872"/>
    <w:rsid w:val="00215BF4"/>
    <w:rsid w:val="0021718C"/>
    <w:rsid w:val="00217ADF"/>
    <w:rsid w:val="00220DFE"/>
    <w:rsid w:val="00221892"/>
    <w:rsid w:val="00221BDF"/>
    <w:rsid w:val="00226068"/>
    <w:rsid w:val="0022698C"/>
    <w:rsid w:val="00230B2A"/>
    <w:rsid w:val="0023279F"/>
    <w:rsid w:val="00232939"/>
    <w:rsid w:val="00235A54"/>
    <w:rsid w:val="00236555"/>
    <w:rsid w:val="002373C1"/>
    <w:rsid w:val="0024075F"/>
    <w:rsid w:val="00240FF6"/>
    <w:rsid w:val="0024250D"/>
    <w:rsid w:val="002447DB"/>
    <w:rsid w:val="0024504E"/>
    <w:rsid w:val="00246420"/>
    <w:rsid w:val="00246BA7"/>
    <w:rsid w:val="00247428"/>
    <w:rsid w:val="00252CB9"/>
    <w:rsid w:val="00254B37"/>
    <w:rsid w:val="00261627"/>
    <w:rsid w:val="00261F49"/>
    <w:rsid w:val="0026331D"/>
    <w:rsid w:val="002638C2"/>
    <w:rsid w:val="00263EF4"/>
    <w:rsid w:val="00264225"/>
    <w:rsid w:val="00265D83"/>
    <w:rsid w:val="00267855"/>
    <w:rsid w:val="00270770"/>
    <w:rsid w:val="00270E1F"/>
    <w:rsid w:val="00272525"/>
    <w:rsid w:val="00275873"/>
    <w:rsid w:val="00277B4B"/>
    <w:rsid w:val="00277D2B"/>
    <w:rsid w:val="00281165"/>
    <w:rsid w:val="002817AE"/>
    <w:rsid w:val="00281B82"/>
    <w:rsid w:val="00282D58"/>
    <w:rsid w:val="00284E0B"/>
    <w:rsid w:val="00285663"/>
    <w:rsid w:val="00286568"/>
    <w:rsid w:val="00286FE9"/>
    <w:rsid w:val="00287ECD"/>
    <w:rsid w:val="00290DBE"/>
    <w:rsid w:val="00292D0D"/>
    <w:rsid w:val="00293CE0"/>
    <w:rsid w:val="00294D98"/>
    <w:rsid w:val="00295782"/>
    <w:rsid w:val="00295B79"/>
    <w:rsid w:val="00296CE4"/>
    <w:rsid w:val="00296E89"/>
    <w:rsid w:val="002970BB"/>
    <w:rsid w:val="002A036E"/>
    <w:rsid w:val="002A0AB5"/>
    <w:rsid w:val="002A3459"/>
    <w:rsid w:val="002A37B7"/>
    <w:rsid w:val="002A4E19"/>
    <w:rsid w:val="002A4F65"/>
    <w:rsid w:val="002A51F2"/>
    <w:rsid w:val="002A53E5"/>
    <w:rsid w:val="002A77B4"/>
    <w:rsid w:val="002A7A1C"/>
    <w:rsid w:val="002A7C71"/>
    <w:rsid w:val="002A7EFF"/>
    <w:rsid w:val="002B01A8"/>
    <w:rsid w:val="002B04D3"/>
    <w:rsid w:val="002B10AF"/>
    <w:rsid w:val="002B2813"/>
    <w:rsid w:val="002B29BE"/>
    <w:rsid w:val="002B49C7"/>
    <w:rsid w:val="002B5ECB"/>
    <w:rsid w:val="002B6F78"/>
    <w:rsid w:val="002B7D63"/>
    <w:rsid w:val="002C1390"/>
    <w:rsid w:val="002C18E9"/>
    <w:rsid w:val="002C26AA"/>
    <w:rsid w:val="002C3969"/>
    <w:rsid w:val="002C4EB1"/>
    <w:rsid w:val="002C635E"/>
    <w:rsid w:val="002C6C14"/>
    <w:rsid w:val="002D2090"/>
    <w:rsid w:val="002D27B5"/>
    <w:rsid w:val="002D3EC3"/>
    <w:rsid w:val="002D5B4A"/>
    <w:rsid w:val="002D5F20"/>
    <w:rsid w:val="002D66F9"/>
    <w:rsid w:val="002D6EF7"/>
    <w:rsid w:val="002D709A"/>
    <w:rsid w:val="002D7243"/>
    <w:rsid w:val="002D76E7"/>
    <w:rsid w:val="002E1AF0"/>
    <w:rsid w:val="002E3710"/>
    <w:rsid w:val="002E3823"/>
    <w:rsid w:val="002E3FB0"/>
    <w:rsid w:val="002E61C3"/>
    <w:rsid w:val="002E76C5"/>
    <w:rsid w:val="002E79A0"/>
    <w:rsid w:val="002F2288"/>
    <w:rsid w:val="002F43DB"/>
    <w:rsid w:val="002F7671"/>
    <w:rsid w:val="002F78F1"/>
    <w:rsid w:val="002F7B73"/>
    <w:rsid w:val="00300740"/>
    <w:rsid w:val="00301534"/>
    <w:rsid w:val="003023C9"/>
    <w:rsid w:val="00302DA7"/>
    <w:rsid w:val="00303E7D"/>
    <w:rsid w:val="00305583"/>
    <w:rsid w:val="003058E6"/>
    <w:rsid w:val="00305BD0"/>
    <w:rsid w:val="0030622B"/>
    <w:rsid w:val="00310058"/>
    <w:rsid w:val="00310764"/>
    <w:rsid w:val="00311D2B"/>
    <w:rsid w:val="00313A5D"/>
    <w:rsid w:val="00314388"/>
    <w:rsid w:val="00314B8D"/>
    <w:rsid w:val="0031586D"/>
    <w:rsid w:val="00315EC6"/>
    <w:rsid w:val="00315FD4"/>
    <w:rsid w:val="003172A6"/>
    <w:rsid w:val="003205B2"/>
    <w:rsid w:val="00320D2D"/>
    <w:rsid w:val="00321C26"/>
    <w:rsid w:val="003221CC"/>
    <w:rsid w:val="00322C05"/>
    <w:rsid w:val="00325470"/>
    <w:rsid w:val="003259F5"/>
    <w:rsid w:val="00326285"/>
    <w:rsid w:val="003303A8"/>
    <w:rsid w:val="00331953"/>
    <w:rsid w:val="003333FA"/>
    <w:rsid w:val="003351FC"/>
    <w:rsid w:val="00341251"/>
    <w:rsid w:val="00341E58"/>
    <w:rsid w:val="00342AE0"/>
    <w:rsid w:val="00350823"/>
    <w:rsid w:val="00350D92"/>
    <w:rsid w:val="00353C41"/>
    <w:rsid w:val="00354BE8"/>
    <w:rsid w:val="00357454"/>
    <w:rsid w:val="00360271"/>
    <w:rsid w:val="00363723"/>
    <w:rsid w:val="003638CF"/>
    <w:rsid w:val="003660E7"/>
    <w:rsid w:val="00367091"/>
    <w:rsid w:val="00370AE0"/>
    <w:rsid w:val="00370FC2"/>
    <w:rsid w:val="00371E02"/>
    <w:rsid w:val="00372758"/>
    <w:rsid w:val="00374F66"/>
    <w:rsid w:val="00375DD2"/>
    <w:rsid w:val="003760F9"/>
    <w:rsid w:val="00376E80"/>
    <w:rsid w:val="00377027"/>
    <w:rsid w:val="0038124A"/>
    <w:rsid w:val="00383D87"/>
    <w:rsid w:val="00384E81"/>
    <w:rsid w:val="00387D15"/>
    <w:rsid w:val="00391749"/>
    <w:rsid w:val="0039189E"/>
    <w:rsid w:val="00392EBA"/>
    <w:rsid w:val="00394B81"/>
    <w:rsid w:val="00396F36"/>
    <w:rsid w:val="00396FE4"/>
    <w:rsid w:val="003978CB"/>
    <w:rsid w:val="003A05BB"/>
    <w:rsid w:val="003A1D66"/>
    <w:rsid w:val="003A21C2"/>
    <w:rsid w:val="003A2740"/>
    <w:rsid w:val="003A6130"/>
    <w:rsid w:val="003A7B3A"/>
    <w:rsid w:val="003B0507"/>
    <w:rsid w:val="003B1420"/>
    <w:rsid w:val="003B601C"/>
    <w:rsid w:val="003B6D26"/>
    <w:rsid w:val="003B72F5"/>
    <w:rsid w:val="003B7CEA"/>
    <w:rsid w:val="003C14E4"/>
    <w:rsid w:val="003C1DB8"/>
    <w:rsid w:val="003C41BE"/>
    <w:rsid w:val="003C44CB"/>
    <w:rsid w:val="003C5D56"/>
    <w:rsid w:val="003C7B7E"/>
    <w:rsid w:val="003D0D4C"/>
    <w:rsid w:val="003D141E"/>
    <w:rsid w:val="003D23BD"/>
    <w:rsid w:val="003D350B"/>
    <w:rsid w:val="003D506C"/>
    <w:rsid w:val="003D60BF"/>
    <w:rsid w:val="003D6890"/>
    <w:rsid w:val="003D6AA4"/>
    <w:rsid w:val="003E0201"/>
    <w:rsid w:val="003E052D"/>
    <w:rsid w:val="003E12C1"/>
    <w:rsid w:val="003E1B8A"/>
    <w:rsid w:val="003E1E62"/>
    <w:rsid w:val="003E3619"/>
    <w:rsid w:val="003E3A3A"/>
    <w:rsid w:val="003E5129"/>
    <w:rsid w:val="003E62E2"/>
    <w:rsid w:val="003E66F0"/>
    <w:rsid w:val="003E7F6C"/>
    <w:rsid w:val="003F29FA"/>
    <w:rsid w:val="003F3848"/>
    <w:rsid w:val="003F68DA"/>
    <w:rsid w:val="00400AF6"/>
    <w:rsid w:val="00402069"/>
    <w:rsid w:val="004029BF"/>
    <w:rsid w:val="0040513A"/>
    <w:rsid w:val="0040559B"/>
    <w:rsid w:val="00406527"/>
    <w:rsid w:val="00407183"/>
    <w:rsid w:val="004109D6"/>
    <w:rsid w:val="00410EE6"/>
    <w:rsid w:val="00412B91"/>
    <w:rsid w:val="00413494"/>
    <w:rsid w:val="00414904"/>
    <w:rsid w:val="00414AB4"/>
    <w:rsid w:val="00414E0A"/>
    <w:rsid w:val="00415E27"/>
    <w:rsid w:val="00417848"/>
    <w:rsid w:val="00417F58"/>
    <w:rsid w:val="00420075"/>
    <w:rsid w:val="004219C3"/>
    <w:rsid w:val="00421F16"/>
    <w:rsid w:val="00422DC1"/>
    <w:rsid w:val="00422E08"/>
    <w:rsid w:val="00423060"/>
    <w:rsid w:val="00423623"/>
    <w:rsid w:val="0042425F"/>
    <w:rsid w:val="00426B78"/>
    <w:rsid w:val="00426C1D"/>
    <w:rsid w:val="0042737B"/>
    <w:rsid w:val="00427476"/>
    <w:rsid w:val="00427AB9"/>
    <w:rsid w:val="00430832"/>
    <w:rsid w:val="00430900"/>
    <w:rsid w:val="00430A1E"/>
    <w:rsid w:val="0043292C"/>
    <w:rsid w:val="004332B3"/>
    <w:rsid w:val="00433537"/>
    <w:rsid w:val="004344B2"/>
    <w:rsid w:val="0043488A"/>
    <w:rsid w:val="00435906"/>
    <w:rsid w:val="00436D12"/>
    <w:rsid w:val="0044186E"/>
    <w:rsid w:val="00441B88"/>
    <w:rsid w:val="00442719"/>
    <w:rsid w:val="00442D82"/>
    <w:rsid w:val="00442F07"/>
    <w:rsid w:val="0044354E"/>
    <w:rsid w:val="00446EEF"/>
    <w:rsid w:val="00450265"/>
    <w:rsid w:val="00450706"/>
    <w:rsid w:val="0045077D"/>
    <w:rsid w:val="00451C05"/>
    <w:rsid w:val="00452AC5"/>
    <w:rsid w:val="00453314"/>
    <w:rsid w:val="00454F24"/>
    <w:rsid w:val="0045786B"/>
    <w:rsid w:val="0046051B"/>
    <w:rsid w:val="00461308"/>
    <w:rsid w:val="00461EA5"/>
    <w:rsid w:val="00466AC8"/>
    <w:rsid w:val="00466AFE"/>
    <w:rsid w:val="0046714D"/>
    <w:rsid w:val="004671A5"/>
    <w:rsid w:val="0047012A"/>
    <w:rsid w:val="00475AB4"/>
    <w:rsid w:val="00475DC4"/>
    <w:rsid w:val="004809BC"/>
    <w:rsid w:val="00481379"/>
    <w:rsid w:val="00483FED"/>
    <w:rsid w:val="00485721"/>
    <w:rsid w:val="00485E4E"/>
    <w:rsid w:val="00485EB8"/>
    <w:rsid w:val="00486440"/>
    <w:rsid w:val="00490504"/>
    <w:rsid w:val="00492F32"/>
    <w:rsid w:val="00493C8F"/>
    <w:rsid w:val="004960DF"/>
    <w:rsid w:val="004961B5"/>
    <w:rsid w:val="004A11B8"/>
    <w:rsid w:val="004A12EE"/>
    <w:rsid w:val="004A1A2E"/>
    <w:rsid w:val="004A2133"/>
    <w:rsid w:val="004A3521"/>
    <w:rsid w:val="004A70A0"/>
    <w:rsid w:val="004B0120"/>
    <w:rsid w:val="004B14DA"/>
    <w:rsid w:val="004B39C1"/>
    <w:rsid w:val="004B420C"/>
    <w:rsid w:val="004B4D7A"/>
    <w:rsid w:val="004B5F5B"/>
    <w:rsid w:val="004B6752"/>
    <w:rsid w:val="004B7916"/>
    <w:rsid w:val="004C0F00"/>
    <w:rsid w:val="004C1083"/>
    <w:rsid w:val="004C225F"/>
    <w:rsid w:val="004C4B2C"/>
    <w:rsid w:val="004C5D6B"/>
    <w:rsid w:val="004D17F4"/>
    <w:rsid w:val="004D74D2"/>
    <w:rsid w:val="004D791A"/>
    <w:rsid w:val="004E0510"/>
    <w:rsid w:val="004E05A8"/>
    <w:rsid w:val="004E09B3"/>
    <w:rsid w:val="004E3ABC"/>
    <w:rsid w:val="004E6200"/>
    <w:rsid w:val="004E6FD1"/>
    <w:rsid w:val="004F0055"/>
    <w:rsid w:val="004F0DE8"/>
    <w:rsid w:val="004F1098"/>
    <w:rsid w:val="004F1C88"/>
    <w:rsid w:val="004F41C7"/>
    <w:rsid w:val="004F66DC"/>
    <w:rsid w:val="004F7A18"/>
    <w:rsid w:val="00501AEF"/>
    <w:rsid w:val="00503993"/>
    <w:rsid w:val="00503B96"/>
    <w:rsid w:val="00504A4F"/>
    <w:rsid w:val="00504A89"/>
    <w:rsid w:val="0050724A"/>
    <w:rsid w:val="00507623"/>
    <w:rsid w:val="00507ED8"/>
    <w:rsid w:val="00510DE8"/>
    <w:rsid w:val="00513927"/>
    <w:rsid w:val="005146ED"/>
    <w:rsid w:val="00514806"/>
    <w:rsid w:val="005149A4"/>
    <w:rsid w:val="00514B37"/>
    <w:rsid w:val="00514F81"/>
    <w:rsid w:val="0051510F"/>
    <w:rsid w:val="00516C22"/>
    <w:rsid w:val="005220ED"/>
    <w:rsid w:val="0052245C"/>
    <w:rsid w:val="00522860"/>
    <w:rsid w:val="0052520E"/>
    <w:rsid w:val="00525418"/>
    <w:rsid w:val="00526818"/>
    <w:rsid w:val="00526C8B"/>
    <w:rsid w:val="00526E6A"/>
    <w:rsid w:val="00526F5C"/>
    <w:rsid w:val="00527774"/>
    <w:rsid w:val="00530C41"/>
    <w:rsid w:val="005310EE"/>
    <w:rsid w:val="00531AEE"/>
    <w:rsid w:val="005322C6"/>
    <w:rsid w:val="00533129"/>
    <w:rsid w:val="00533E2A"/>
    <w:rsid w:val="005359C9"/>
    <w:rsid w:val="00537B60"/>
    <w:rsid w:val="005417D1"/>
    <w:rsid w:val="00541ECB"/>
    <w:rsid w:val="005424DB"/>
    <w:rsid w:val="00542FCF"/>
    <w:rsid w:val="00543091"/>
    <w:rsid w:val="00543EEA"/>
    <w:rsid w:val="0054438E"/>
    <w:rsid w:val="005448F8"/>
    <w:rsid w:val="00547CC0"/>
    <w:rsid w:val="005514CB"/>
    <w:rsid w:val="00551F13"/>
    <w:rsid w:val="005556E7"/>
    <w:rsid w:val="00556CD5"/>
    <w:rsid w:val="00557F5F"/>
    <w:rsid w:val="005618E6"/>
    <w:rsid w:val="0056277C"/>
    <w:rsid w:val="005634E3"/>
    <w:rsid w:val="00564B70"/>
    <w:rsid w:val="00567818"/>
    <w:rsid w:val="00573251"/>
    <w:rsid w:val="005733BF"/>
    <w:rsid w:val="00574703"/>
    <w:rsid w:val="0057508A"/>
    <w:rsid w:val="00575091"/>
    <w:rsid w:val="00575DC4"/>
    <w:rsid w:val="00576ECC"/>
    <w:rsid w:val="00580581"/>
    <w:rsid w:val="0058346A"/>
    <w:rsid w:val="0058356B"/>
    <w:rsid w:val="00583E46"/>
    <w:rsid w:val="005840B2"/>
    <w:rsid w:val="00586F3A"/>
    <w:rsid w:val="00591A1A"/>
    <w:rsid w:val="00595B61"/>
    <w:rsid w:val="00595BAE"/>
    <w:rsid w:val="005A21F5"/>
    <w:rsid w:val="005A2668"/>
    <w:rsid w:val="005A3513"/>
    <w:rsid w:val="005A65BC"/>
    <w:rsid w:val="005A7F91"/>
    <w:rsid w:val="005B0C47"/>
    <w:rsid w:val="005B0D02"/>
    <w:rsid w:val="005B0FD6"/>
    <w:rsid w:val="005B1066"/>
    <w:rsid w:val="005B182E"/>
    <w:rsid w:val="005B239D"/>
    <w:rsid w:val="005B472B"/>
    <w:rsid w:val="005B58A0"/>
    <w:rsid w:val="005B6559"/>
    <w:rsid w:val="005B703B"/>
    <w:rsid w:val="005C1D86"/>
    <w:rsid w:val="005C23E1"/>
    <w:rsid w:val="005C2DBD"/>
    <w:rsid w:val="005C3760"/>
    <w:rsid w:val="005C4B99"/>
    <w:rsid w:val="005C673C"/>
    <w:rsid w:val="005C6835"/>
    <w:rsid w:val="005D02B9"/>
    <w:rsid w:val="005D0B41"/>
    <w:rsid w:val="005D12EE"/>
    <w:rsid w:val="005D1609"/>
    <w:rsid w:val="005D2518"/>
    <w:rsid w:val="005D4B5D"/>
    <w:rsid w:val="005D57E5"/>
    <w:rsid w:val="005D5AAD"/>
    <w:rsid w:val="005D7758"/>
    <w:rsid w:val="005E0C82"/>
    <w:rsid w:val="005E28AD"/>
    <w:rsid w:val="005E3948"/>
    <w:rsid w:val="005E5987"/>
    <w:rsid w:val="005F0031"/>
    <w:rsid w:val="005F2326"/>
    <w:rsid w:val="005F25B1"/>
    <w:rsid w:val="005F268B"/>
    <w:rsid w:val="005F2B54"/>
    <w:rsid w:val="005F2C67"/>
    <w:rsid w:val="005F38EA"/>
    <w:rsid w:val="005F4275"/>
    <w:rsid w:val="005F4B0C"/>
    <w:rsid w:val="005F6B30"/>
    <w:rsid w:val="005F79D1"/>
    <w:rsid w:val="00600D2D"/>
    <w:rsid w:val="006012E3"/>
    <w:rsid w:val="00602437"/>
    <w:rsid w:val="00602C36"/>
    <w:rsid w:val="0060350D"/>
    <w:rsid w:val="006047A6"/>
    <w:rsid w:val="0060611D"/>
    <w:rsid w:val="00607019"/>
    <w:rsid w:val="00607447"/>
    <w:rsid w:val="00610937"/>
    <w:rsid w:val="00611DC0"/>
    <w:rsid w:val="006131EE"/>
    <w:rsid w:val="006164DE"/>
    <w:rsid w:val="00616A68"/>
    <w:rsid w:val="0061744E"/>
    <w:rsid w:val="006216F0"/>
    <w:rsid w:val="0062261E"/>
    <w:rsid w:val="00622E14"/>
    <w:rsid w:val="006234C5"/>
    <w:rsid w:val="0062389E"/>
    <w:rsid w:val="00623959"/>
    <w:rsid w:val="00624C60"/>
    <w:rsid w:val="006254F5"/>
    <w:rsid w:val="006262CA"/>
    <w:rsid w:val="00630B2D"/>
    <w:rsid w:val="006315BB"/>
    <w:rsid w:val="00633DF5"/>
    <w:rsid w:val="00634418"/>
    <w:rsid w:val="00636447"/>
    <w:rsid w:val="006364F0"/>
    <w:rsid w:val="00636B87"/>
    <w:rsid w:val="0064018E"/>
    <w:rsid w:val="0064136F"/>
    <w:rsid w:val="00641447"/>
    <w:rsid w:val="0064185A"/>
    <w:rsid w:val="0064325A"/>
    <w:rsid w:val="0064430F"/>
    <w:rsid w:val="006447FA"/>
    <w:rsid w:val="00646973"/>
    <w:rsid w:val="00650C4E"/>
    <w:rsid w:val="00652180"/>
    <w:rsid w:val="006522AE"/>
    <w:rsid w:val="006548EF"/>
    <w:rsid w:val="00654D73"/>
    <w:rsid w:val="00655C89"/>
    <w:rsid w:val="00661997"/>
    <w:rsid w:val="00662CA6"/>
    <w:rsid w:val="006634D4"/>
    <w:rsid w:val="0066723F"/>
    <w:rsid w:val="00673B0B"/>
    <w:rsid w:val="00674282"/>
    <w:rsid w:val="00674672"/>
    <w:rsid w:val="00675551"/>
    <w:rsid w:val="00676CF4"/>
    <w:rsid w:val="0068101A"/>
    <w:rsid w:val="0068107B"/>
    <w:rsid w:val="0068430A"/>
    <w:rsid w:val="00684E31"/>
    <w:rsid w:val="006859E1"/>
    <w:rsid w:val="00685FE7"/>
    <w:rsid w:val="00686437"/>
    <w:rsid w:val="00686D81"/>
    <w:rsid w:val="00687201"/>
    <w:rsid w:val="00690204"/>
    <w:rsid w:val="006909A2"/>
    <w:rsid w:val="00690CA0"/>
    <w:rsid w:val="00690D7A"/>
    <w:rsid w:val="006916C2"/>
    <w:rsid w:val="00692328"/>
    <w:rsid w:val="00692D2A"/>
    <w:rsid w:val="00693B00"/>
    <w:rsid w:val="0069737C"/>
    <w:rsid w:val="006A36F8"/>
    <w:rsid w:val="006A3DC5"/>
    <w:rsid w:val="006A459C"/>
    <w:rsid w:val="006A51F8"/>
    <w:rsid w:val="006A6D61"/>
    <w:rsid w:val="006A7E79"/>
    <w:rsid w:val="006B0887"/>
    <w:rsid w:val="006B19C4"/>
    <w:rsid w:val="006B1F7A"/>
    <w:rsid w:val="006B418D"/>
    <w:rsid w:val="006B4D8B"/>
    <w:rsid w:val="006B5397"/>
    <w:rsid w:val="006B652F"/>
    <w:rsid w:val="006B6897"/>
    <w:rsid w:val="006B780A"/>
    <w:rsid w:val="006C0B5D"/>
    <w:rsid w:val="006C0D8D"/>
    <w:rsid w:val="006C3374"/>
    <w:rsid w:val="006C42FF"/>
    <w:rsid w:val="006C580D"/>
    <w:rsid w:val="006C5EC3"/>
    <w:rsid w:val="006C62E4"/>
    <w:rsid w:val="006D1659"/>
    <w:rsid w:val="006D240B"/>
    <w:rsid w:val="006D2486"/>
    <w:rsid w:val="006D381C"/>
    <w:rsid w:val="006D4327"/>
    <w:rsid w:val="006D4918"/>
    <w:rsid w:val="006D4AD3"/>
    <w:rsid w:val="006D4C62"/>
    <w:rsid w:val="006D66E1"/>
    <w:rsid w:val="006E029C"/>
    <w:rsid w:val="006E0B95"/>
    <w:rsid w:val="006E0C70"/>
    <w:rsid w:val="006E2093"/>
    <w:rsid w:val="006E30A6"/>
    <w:rsid w:val="006E542C"/>
    <w:rsid w:val="006E61B9"/>
    <w:rsid w:val="006E61C7"/>
    <w:rsid w:val="006E68F6"/>
    <w:rsid w:val="006E6AD6"/>
    <w:rsid w:val="006F0CD8"/>
    <w:rsid w:val="006F1899"/>
    <w:rsid w:val="006F27B8"/>
    <w:rsid w:val="006F320C"/>
    <w:rsid w:val="006F370C"/>
    <w:rsid w:val="006F6C44"/>
    <w:rsid w:val="006F7CD9"/>
    <w:rsid w:val="007036C2"/>
    <w:rsid w:val="00706FB1"/>
    <w:rsid w:val="00707628"/>
    <w:rsid w:val="0071678F"/>
    <w:rsid w:val="00717B10"/>
    <w:rsid w:val="007210CF"/>
    <w:rsid w:val="007233AE"/>
    <w:rsid w:val="007236E5"/>
    <w:rsid w:val="00724339"/>
    <w:rsid w:val="00724706"/>
    <w:rsid w:val="00724A22"/>
    <w:rsid w:val="00724ACE"/>
    <w:rsid w:val="007302F9"/>
    <w:rsid w:val="007330C6"/>
    <w:rsid w:val="007339D4"/>
    <w:rsid w:val="00735068"/>
    <w:rsid w:val="00736879"/>
    <w:rsid w:val="00736E6E"/>
    <w:rsid w:val="00737608"/>
    <w:rsid w:val="0074055C"/>
    <w:rsid w:val="00740AAD"/>
    <w:rsid w:val="007423E4"/>
    <w:rsid w:val="00742AC2"/>
    <w:rsid w:val="0074352A"/>
    <w:rsid w:val="00743C91"/>
    <w:rsid w:val="00744327"/>
    <w:rsid w:val="00747A2E"/>
    <w:rsid w:val="00755210"/>
    <w:rsid w:val="0076262D"/>
    <w:rsid w:val="00764774"/>
    <w:rsid w:val="00764EA7"/>
    <w:rsid w:val="0076573D"/>
    <w:rsid w:val="00765DDE"/>
    <w:rsid w:val="00767767"/>
    <w:rsid w:val="00771F15"/>
    <w:rsid w:val="00780FCE"/>
    <w:rsid w:val="00781B32"/>
    <w:rsid w:val="00781BB0"/>
    <w:rsid w:val="00782741"/>
    <w:rsid w:val="00783AF9"/>
    <w:rsid w:val="007841DA"/>
    <w:rsid w:val="00784342"/>
    <w:rsid w:val="007843CC"/>
    <w:rsid w:val="00784A59"/>
    <w:rsid w:val="00786CD4"/>
    <w:rsid w:val="0078737E"/>
    <w:rsid w:val="00790F6F"/>
    <w:rsid w:val="00797FC4"/>
    <w:rsid w:val="007A0C4E"/>
    <w:rsid w:val="007A0E12"/>
    <w:rsid w:val="007A19F9"/>
    <w:rsid w:val="007A1DA6"/>
    <w:rsid w:val="007A406B"/>
    <w:rsid w:val="007A425D"/>
    <w:rsid w:val="007A46AF"/>
    <w:rsid w:val="007A47D4"/>
    <w:rsid w:val="007A4E64"/>
    <w:rsid w:val="007A59FC"/>
    <w:rsid w:val="007A5CBB"/>
    <w:rsid w:val="007A750D"/>
    <w:rsid w:val="007A7A7D"/>
    <w:rsid w:val="007A7B35"/>
    <w:rsid w:val="007A7CA3"/>
    <w:rsid w:val="007B0043"/>
    <w:rsid w:val="007B256F"/>
    <w:rsid w:val="007B5DB3"/>
    <w:rsid w:val="007B684A"/>
    <w:rsid w:val="007B7616"/>
    <w:rsid w:val="007B7906"/>
    <w:rsid w:val="007B7C44"/>
    <w:rsid w:val="007C2D04"/>
    <w:rsid w:val="007C622E"/>
    <w:rsid w:val="007C685E"/>
    <w:rsid w:val="007C6FE1"/>
    <w:rsid w:val="007C75DA"/>
    <w:rsid w:val="007C78D8"/>
    <w:rsid w:val="007C7D4B"/>
    <w:rsid w:val="007D08B3"/>
    <w:rsid w:val="007D0C14"/>
    <w:rsid w:val="007D0F1E"/>
    <w:rsid w:val="007D2064"/>
    <w:rsid w:val="007D3D58"/>
    <w:rsid w:val="007D49A3"/>
    <w:rsid w:val="007E05D6"/>
    <w:rsid w:val="007E2D15"/>
    <w:rsid w:val="007E34D9"/>
    <w:rsid w:val="007E3F8F"/>
    <w:rsid w:val="007E4619"/>
    <w:rsid w:val="007E6EAB"/>
    <w:rsid w:val="007E77A1"/>
    <w:rsid w:val="007F5576"/>
    <w:rsid w:val="007F5AF5"/>
    <w:rsid w:val="007F602F"/>
    <w:rsid w:val="007F7F9F"/>
    <w:rsid w:val="008004F4"/>
    <w:rsid w:val="00800AD9"/>
    <w:rsid w:val="00801D14"/>
    <w:rsid w:val="00803C3C"/>
    <w:rsid w:val="00804844"/>
    <w:rsid w:val="008053C2"/>
    <w:rsid w:val="00806E48"/>
    <w:rsid w:val="00806E89"/>
    <w:rsid w:val="008077B6"/>
    <w:rsid w:val="008107A2"/>
    <w:rsid w:val="00810F9D"/>
    <w:rsid w:val="00812C5A"/>
    <w:rsid w:val="008131EC"/>
    <w:rsid w:val="00814143"/>
    <w:rsid w:val="00815046"/>
    <w:rsid w:val="00815087"/>
    <w:rsid w:val="0081556B"/>
    <w:rsid w:val="00816607"/>
    <w:rsid w:val="00816B46"/>
    <w:rsid w:val="0082329F"/>
    <w:rsid w:val="00824CAA"/>
    <w:rsid w:val="00826E39"/>
    <w:rsid w:val="00827746"/>
    <w:rsid w:val="00831117"/>
    <w:rsid w:val="00832EE3"/>
    <w:rsid w:val="0083393F"/>
    <w:rsid w:val="00835077"/>
    <w:rsid w:val="008355C5"/>
    <w:rsid w:val="00836EFF"/>
    <w:rsid w:val="00837950"/>
    <w:rsid w:val="00837BCA"/>
    <w:rsid w:val="008405CB"/>
    <w:rsid w:val="00841837"/>
    <w:rsid w:val="00843187"/>
    <w:rsid w:val="00843732"/>
    <w:rsid w:val="008448D8"/>
    <w:rsid w:val="00845818"/>
    <w:rsid w:val="00845B6D"/>
    <w:rsid w:val="00846ACE"/>
    <w:rsid w:val="008548A7"/>
    <w:rsid w:val="00854CD7"/>
    <w:rsid w:val="00855E65"/>
    <w:rsid w:val="008575F7"/>
    <w:rsid w:val="00860F4C"/>
    <w:rsid w:val="00864F42"/>
    <w:rsid w:val="00865A04"/>
    <w:rsid w:val="008669F1"/>
    <w:rsid w:val="008673FE"/>
    <w:rsid w:val="008703A6"/>
    <w:rsid w:val="00872775"/>
    <w:rsid w:val="0087333D"/>
    <w:rsid w:val="00873557"/>
    <w:rsid w:val="00876003"/>
    <w:rsid w:val="008767DA"/>
    <w:rsid w:val="00880949"/>
    <w:rsid w:val="00880B12"/>
    <w:rsid w:val="0088156B"/>
    <w:rsid w:val="008815AB"/>
    <w:rsid w:val="0088311C"/>
    <w:rsid w:val="00883627"/>
    <w:rsid w:val="00885179"/>
    <w:rsid w:val="00885BE0"/>
    <w:rsid w:val="0088738A"/>
    <w:rsid w:val="00887670"/>
    <w:rsid w:val="00891CC8"/>
    <w:rsid w:val="00891D30"/>
    <w:rsid w:val="008927F6"/>
    <w:rsid w:val="00892BAF"/>
    <w:rsid w:val="0089420D"/>
    <w:rsid w:val="00894A7C"/>
    <w:rsid w:val="00895A59"/>
    <w:rsid w:val="00896468"/>
    <w:rsid w:val="008965E5"/>
    <w:rsid w:val="0089767F"/>
    <w:rsid w:val="008A0D96"/>
    <w:rsid w:val="008A15AA"/>
    <w:rsid w:val="008A3054"/>
    <w:rsid w:val="008A4591"/>
    <w:rsid w:val="008A5405"/>
    <w:rsid w:val="008A5BA7"/>
    <w:rsid w:val="008A5DA3"/>
    <w:rsid w:val="008A63A9"/>
    <w:rsid w:val="008A65F9"/>
    <w:rsid w:val="008A66C1"/>
    <w:rsid w:val="008A6BAE"/>
    <w:rsid w:val="008B0FF4"/>
    <w:rsid w:val="008B43F2"/>
    <w:rsid w:val="008B5240"/>
    <w:rsid w:val="008B67DB"/>
    <w:rsid w:val="008C3ECB"/>
    <w:rsid w:val="008C4B7C"/>
    <w:rsid w:val="008C4FF0"/>
    <w:rsid w:val="008C580C"/>
    <w:rsid w:val="008C6263"/>
    <w:rsid w:val="008C6841"/>
    <w:rsid w:val="008C6BDA"/>
    <w:rsid w:val="008C7C36"/>
    <w:rsid w:val="008D2A88"/>
    <w:rsid w:val="008D3FC0"/>
    <w:rsid w:val="008D46FB"/>
    <w:rsid w:val="008D5454"/>
    <w:rsid w:val="008D585D"/>
    <w:rsid w:val="008D5AD3"/>
    <w:rsid w:val="008E0770"/>
    <w:rsid w:val="008E1030"/>
    <w:rsid w:val="008E373C"/>
    <w:rsid w:val="008E3D28"/>
    <w:rsid w:val="008E6385"/>
    <w:rsid w:val="008F0549"/>
    <w:rsid w:val="008F0E3F"/>
    <w:rsid w:val="008F1314"/>
    <w:rsid w:val="008F2FA1"/>
    <w:rsid w:val="008F398C"/>
    <w:rsid w:val="008F5539"/>
    <w:rsid w:val="008F5D97"/>
    <w:rsid w:val="008F675C"/>
    <w:rsid w:val="00900164"/>
    <w:rsid w:val="00900722"/>
    <w:rsid w:val="0090222D"/>
    <w:rsid w:val="00903134"/>
    <w:rsid w:val="00903934"/>
    <w:rsid w:val="00904B27"/>
    <w:rsid w:val="00913852"/>
    <w:rsid w:val="00913CEB"/>
    <w:rsid w:val="00914B09"/>
    <w:rsid w:val="009159B6"/>
    <w:rsid w:val="00916996"/>
    <w:rsid w:val="00920C5D"/>
    <w:rsid w:val="00924106"/>
    <w:rsid w:val="00924C38"/>
    <w:rsid w:val="00924E1B"/>
    <w:rsid w:val="0092592A"/>
    <w:rsid w:val="00925BE5"/>
    <w:rsid w:val="00926C99"/>
    <w:rsid w:val="00926FDC"/>
    <w:rsid w:val="009274C8"/>
    <w:rsid w:val="00927568"/>
    <w:rsid w:val="00927E3D"/>
    <w:rsid w:val="009313CB"/>
    <w:rsid w:val="00933CC0"/>
    <w:rsid w:val="009364BF"/>
    <w:rsid w:val="00937434"/>
    <w:rsid w:val="009379B3"/>
    <w:rsid w:val="009404BB"/>
    <w:rsid w:val="00940525"/>
    <w:rsid w:val="009410BD"/>
    <w:rsid w:val="00941399"/>
    <w:rsid w:val="009416CD"/>
    <w:rsid w:val="00941EE3"/>
    <w:rsid w:val="00942449"/>
    <w:rsid w:val="00942754"/>
    <w:rsid w:val="00942CD6"/>
    <w:rsid w:val="00943B60"/>
    <w:rsid w:val="00944F3A"/>
    <w:rsid w:val="00945052"/>
    <w:rsid w:val="00945091"/>
    <w:rsid w:val="009519D6"/>
    <w:rsid w:val="0095295F"/>
    <w:rsid w:val="00952F5D"/>
    <w:rsid w:val="00953460"/>
    <w:rsid w:val="00954511"/>
    <w:rsid w:val="00954CA6"/>
    <w:rsid w:val="00957471"/>
    <w:rsid w:val="0096134E"/>
    <w:rsid w:val="0096503C"/>
    <w:rsid w:val="00965D5E"/>
    <w:rsid w:val="00966B60"/>
    <w:rsid w:val="00966C65"/>
    <w:rsid w:val="00966F89"/>
    <w:rsid w:val="00967818"/>
    <w:rsid w:val="0097254F"/>
    <w:rsid w:val="0097372B"/>
    <w:rsid w:val="0097461B"/>
    <w:rsid w:val="00984C0F"/>
    <w:rsid w:val="00984D52"/>
    <w:rsid w:val="00984F20"/>
    <w:rsid w:val="00987108"/>
    <w:rsid w:val="00987522"/>
    <w:rsid w:val="009876D4"/>
    <w:rsid w:val="00990556"/>
    <w:rsid w:val="0099093A"/>
    <w:rsid w:val="00990F93"/>
    <w:rsid w:val="00991F40"/>
    <w:rsid w:val="009925F1"/>
    <w:rsid w:val="0099295B"/>
    <w:rsid w:val="009944D9"/>
    <w:rsid w:val="00995205"/>
    <w:rsid w:val="00995980"/>
    <w:rsid w:val="00996D34"/>
    <w:rsid w:val="009A0174"/>
    <w:rsid w:val="009A15CA"/>
    <w:rsid w:val="009A481C"/>
    <w:rsid w:val="009A48CD"/>
    <w:rsid w:val="009A4B25"/>
    <w:rsid w:val="009A52C1"/>
    <w:rsid w:val="009A656C"/>
    <w:rsid w:val="009A6FC3"/>
    <w:rsid w:val="009A72FB"/>
    <w:rsid w:val="009B0111"/>
    <w:rsid w:val="009B0ECA"/>
    <w:rsid w:val="009B4630"/>
    <w:rsid w:val="009B4A12"/>
    <w:rsid w:val="009B6A6B"/>
    <w:rsid w:val="009B7400"/>
    <w:rsid w:val="009B7F38"/>
    <w:rsid w:val="009C13DD"/>
    <w:rsid w:val="009C2FE4"/>
    <w:rsid w:val="009C388B"/>
    <w:rsid w:val="009C5E9E"/>
    <w:rsid w:val="009C6320"/>
    <w:rsid w:val="009D0FC6"/>
    <w:rsid w:val="009D25E0"/>
    <w:rsid w:val="009D28F4"/>
    <w:rsid w:val="009D2944"/>
    <w:rsid w:val="009D35C6"/>
    <w:rsid w:val="009D480A"/>
    <w:rsid w:val="009E03BB"/>
    <w:rsid w:val="009E042E"/>
    <w:rsid w:val="009E198D"/>
    <w:rsid w:val="009E1F34"/>
    <w:rsid w:val="009E2161"/>
    <w:rsid w:val="009E2F54"/>
    <w:rsid w:val="009E7C04"/>
    <w:rsid w:val="009E7DE6"/>
    <w:rsid w:val="009F0B07"/>
    <w:rsid w:val="009F1349"/>
    <w:rsid w:val="009F1FAB"/>
    <w:rsid w:val="009F2346"/>
    <w:rsid w:val="009F3DC8"/>
    <w:rsid w:val="009F44BD"/>
    <w:rsid w:val="009F4D56"/>
    <w:rsid w:val="009F4E59"/>
    <w:rsid w:val="009F505D"/>
    <w:rsid w:val="009F6104"/>
    <w:rsid w:val="009F69E7"/>
    <w:rsid w:val="009F7BCE"/>
    <w:rsid w:val="00A009D1"/>
    <w:rsid w:val="00A00C1F"/>
    <w:rsid w:val="00A0253E"/>
    <w:rsid w:val="00A05BE3"/>
    <w:rsid w:val="00A112BA"/>
    <w:rsid w:val="00A118C6"/>
    <w:rsid w:val="00A12DEA"/>
    <w:rsid w:val="00A13275"/>
    <w:rsid w:val="00A14257"/>
    <w:rsid w:val="00A14BAA"/>
    <w:rsid w:val="00A16D0F"/>
    <w:rsid w:val="00A16D8B"/>
    <w:rsid w:val="00A22FF2"/>
    <w:rsid w:val="00A233F3"/>
    <w:rsid w:val="00A2393B"/>
    <w:rsid w:val="00A24A5B"/>
    <w:rsid w:val="00A255DE"/>
    <w:rsid w:val="00A25EEC"/>
    <w:rsid w:val="00A264F0"/>
    <w:rsid w:val="00A26DE4"/>
    <w:rsid w:val="00A27CC7"/>
    <w:rsid w:val="00A31D44"/>
    <w:rsid w:val="00A334F8"/>
    <w:rsid w:val="00A33742"/>
    <w:rsid w:val="00A33DF4"/>
    <w:rsid w:val="00A35B6A"/>
    <w:rsid w:val="00A368B0"/>
    <w:rsid w:val="00A37640"/>
    <w:rsid w:val="00A4005F"/>
    <w:rsid w:val="00A40FDB"/>
    <w:rsid w:val="00A4477F"/>
    <w:rsid w:val="00A47228"/>
    <w:rsid w:val="00A478A3"/>
    <w:rsid w:val="00A51E51"/>
    <w:rsid w:val="00A5206F"/>
    <w:rsid w:val="00A534E7"/>
    <w:rsid w:val="00A53946"/>
    <w:rsid w:val="00A53FD6"/>
    <w:rsid w:val="00A55862"/>
    <w:rsid w:val="00A602CD"/>
    <w:rsid w:val="00A61C9E"/>
    <w:rsid w:val="00A62BEB"/>
    <w:rsid w:val="00A647A1"/>
    <w:rsid w:val="00A6683C"/>
    <w:rsid w:val="00A71803"/>
    <w:rsid w:val="00A778B5"/>
    <w:rsid w:val="00A809BA"/>
    <w:rsid w:val="00A81CE0"/>
    <w:rsid w:val="00A8284D"/>
    <w:rsid w:val="00A83138"/>
    <w:rsid w:val="00A836C3"/>
    <w:rsid w:val="00A85129"/>
    <w:rsid w:val="00A8527A"/>
    <w:rsid w:val="00A85369"/>
    <w:rsid w:val="00A8626B"/>
    <w:rsid w:val="00A876A9"/>
    <w:rsid w:val="00A879A8"/>
    <w:rsid w:val="00A90974"/>
    <w:rsid w:val="00A93069"/>
    <w:rsid w:val="00A9429B"/>
    <w:rsid w:val="00A95AE4"/>
    <w:rsid w:val="00A95EE5"/>
    <w:rsid w:val="00AA5DE2"/>
    <w:rsid w:val="00AA6188"/>
    <w:rsid w:val="00AA7A25"/>
    <w:rsid w:val="00AA7F1D"/>
    <w:rsid w:val="00AB3330"/>
    <w:rsid w:val="00AB3460"/>
    <w:rsid w:val="00AB5DD2"/>
    <w:rsid w:val="00AB72DF"/>
    <w:rsid w:val="00AC080E"/>
    <w:rsid w:val="00AC3070"/>
    <w:rsid w:val="00AC31FE"/>
    <w:rsid w:val="00AC410F"/>
    <w:rsid w:val="00AC57ED"/>
    <w:rsid w:val="00AC5B49"/>
    <w:rsid w:val="00AC68F0"/>
    <w:rsid w:val="00AC6FF2"/>
    <w:rsid w:val="00AC7C63"/>
    <w:rsid w:val="00AD2197"/>
    <w:rsid w:val="00AD36A3"/>
    <w:rsid w:val="00AD3AFB"/>
    <w:rsid w:val="00AD6426"/>
    <w:rsid w:val="00AE10A6"/>
    <w:rsid w:val="00AE12D8"/>
    <w:rsid w:val="00AE1359"/>
    <w:rsid w:val="00AE3688"/>
    <w:rsid w:val="00AE3BAE"/>
    <w:rsid w:val="00AE5255"/>
    <w:rsid w:val="00AE5F4F"/>
    <w:rsid w:val="00AE752E"/>
    <w:rsid w:val="00AE79B1"/>
    <w:rsid w:val="00AE7AB0"/>
    <w:rsid w:val="00AF44F1"/>
    <w:rsid w:val="00AF4949"/>
    <w:rsid w:val="00AF4D68"/>
    <w:rsid w:val="00AF7416"/>
    <w:rsid w:val="00B0063C"/>
    <w:rsid w:val="00B03F76"/>
    <w:rsid w:val="00B04133"/>
    <w:rsid w:val="00B0655E"/>
    <w:rsid w:val="00B065D9"/>
    <w:rsid w:val="00B07F17"/>
    <w:rsid w:val="00B10047"/>
    <w:rsid w:val="00B10260"/>
    <w:rsid w:val="00B10372"/>
    <w:rsid w:val="00B12FAB"/>
    <w:rsid w:val="00B13EB7"/>
    <w:rsid w:val="00B20BE3"/>
    <w:rsid w:val="00B2403F"/>
    <w:rsid w:val="00B259FA"/>
    <w:rsid w:val="00B277C2"/>
    <w:rsid w:val="00B305F5"/>
    <w:rsid w:val="00B322B3"/>
    <w:rsid w:val="00B331ED"/>
    <w:rsid w:val="00B348F5"/>
    <w:rsid w:val="00B350B6"/>
    <w:rsid w:val="00B35387"/>
    <w:rsid w:val="00B3613C"/>
    <w:rsid w:val="00B361C1"/>
    <w:rsid w:val="00B36C47"/>
    <w:rsid w:val="00B4092C"/>
    <w:rsid w:val="00B43B6A"/>
    <w:rsid w:val="00B452DB"/>
    <w:rsid w:val="00B45B4C"/>
    <w:rsid w:val="00B473CD"/>
    <w:rsid w:val="00B47855"/>
    <w:rsid w:val="00B4797D"/>
    <w:rsid w:val="00B47FDF"/>
    <w:rsid w:val="00B54804"/>
    <w:rsid w:val="00B550F8"/>
    <w:rsid w:val="00B56F2D"/>
    <w:rsid w:val="00B611C8"/>
    <w:rsid w:val="00B6188A"/>
    <w:rsid w:val="00B62148"/>
    <w:rsid w:val="00B622C2"/>
    <w:rsid w:val="00B62CBB"/>
    <w:rsid w:val="00B63444"/>
    <w:rsid w:val="00B63791"/>
    <w:rsid w:val="00B65A83"/>
    <w:rsid w:val="00B679E5"/>
    <w:rsid w:val="00B70DB3"/>
    <w:rsid w:val="00B71432"/>
    <w:rsid w:val="00B7249A"/>
    <w:rsid w:val="00B724FC"/>
    <w:rsid w:val="00B7292A"/>
    <w:rsid w:val="00B743BA"/>
    <w:rsid w:val="00B77693"/>
    <w:rsid w:val="00B80F17"/>
    <w:rsid w:val="00B8205B"/>
    <w:rsid w:val="00B8298F"/>
    <w:rsid w:val="00B86EBA"/>
    <w:rsid w:val="00B9014A"/>
    <w:rsid w:val="00B904AF"/>
    <w:rsid w:val="00B907C3"/>
    <w:rsid w:val="00B92C4A"/>
    <w:rsid w:val="00B9537C"/>
    <w:rsid w:val="00B957F5"/>
    <w:rsid w:val="00B9601B"/>
    <w:rsid w:val="00B96851"/>
    <w:rsid w:val="00B972C3"/>
    <w:rsid w:val="00BA0A9A"/>
    <w:rsid w:val="00BA56A7"/>
    <w:rsid w:val="00BA5AEB"/>
    <w:rsid w:val="00BA6376"/>
    <w:rsid w:val="00BB19B6"/>
    <w:rsid w:val="00BB36BD"/>
    <w:rsid w:val="00BB3883"/>
    <w:rsid w:val="00BB4071"/>
    <w:rsid w:val="00BB4A11"/>
    <w:rsid w:val="00BB586C"/>
    <w:rsid w:val="00BB5B7E"/>
    <w:rsid w:val="00BB6167"/>
    <w:rsid w:val="00BC1675"/>
    <w:rsid w:val="00BC4970"/>
    <w:rsid w:val="00BC5D8E"/>
    <w:rsid w:val="00BD05E7"/>
    <w:rsid w:val="00BD1585"/>
    <w:rsid w:val="00BD2AEB"/>
    <w:rsid w:val="00BD3C7A"/>
    <w:rsid w:val="00BD616E"/>
    <w:rsid w:val="00BD696B"/>
    <w:rsid w:val="00BE0DC9"/>
    <w:rsid w:val="00BE1793"/>
    <w:rsid w:val="00BE41C5"/>
    <w:rsid w:val="00BE4211"/>
    <w:rsid w:val="00BE5CFF"/>
    <w:rsid w:val="00BE79A6"/>
    <w:rsid w:val="00BF0C7A"/>
    <w:rsid w:val="00BF12D5"/>
    <w:rsid w:val="00BF2F12"/>
    <w:rsid w:val="00BF4BE3"/>
    <w:rsid w:val="00BF6042"/>
    <w:rsid w:val="00BF6AC9"/>
    <w:rsid w:val="00BF7CDD"/>
    <w:rsid w:val="00C00D09"/>
    <w:rsid w:val="00C023E7"/>
    <w:rsid w:val="00C02910"/>
    <w:rsid w:val="00C05FA1"/>
    <w:rsid w:val="00C06F13"/>
    <w:rsid w:val="00C070E1"/>
    <w:rsid w:val="00C0723D"/>
    <w:rsid w:val="00C10124"/>
    <w:rsid w:val="00C103ED"/>
    <w:rsid w:val="00C10BE9"/>
    <w:rsid w:val="00C143A6"/>
    <w:rsid w:val="00C1789D"/>
    <w:rsid w:val="00C220D0"/>
    <w:rsid w:val="00C22877"/>
    <w:rsid w:val="00C25120"/>
    <w:rsid w:val="00C27E51"/>
    <w:rsid w:val="00C30BBB"/>
    <w:rsid w:val="00C31278"/>
    <w:rsid w:val="00C363E3"/>
    <w:rsid w:val="00C37536"/>
    <w:rsid w:val="00C37F0F"/>
    <w:rsid w:val="00C4139A"/>
    <w:rsid w:val="00C416B7"/>
    <w:rsid w:val="00C42A62"/>
    <w:rsid w:val="00C45B70"/>
    <w:rsid w:val="00C45BD9"/>
    <w:rsid w:val="00C46249"/>
    <w:rsid w:val="00C47671"/>
    <w:rsid w:val="00C50362"/>
    <w:rsid w:val="00C515C8"/>
    <w:rsid w:val="00C51E3D"/>
    <w:rsid w:val="00C56BB0"/>
    <w:rsid w:val="00C603A8"/>
    <w:rsid w:val="00C609B2"/>
    <w:rsid w:val="00C60BDC"/>
    <w:rsid w:val="00C60CAB"/>
    <w:rsid w:val="00C621B6"/>
    <w:rsid w:val="00C633AB"/>
    <w:rsid w:val="00C6456F"/>
    <w:rsid w:val="00C64E71"/>
    <w:rsid w:val="00C65B0B"/>
    <w:rsid w:val="00C65FEC"/>
    <w:rsid w:val="00C66F70"/>
    <w:rsid w:val="00C671CC"/>
    <w:rsid w:val="00C67ECC"/>
    <w:rsid w:val="00C70BDC"/>
    <w:rsid w:val="00C73348"/>
    <w:rsid w:val="00C744BB"/>
    <w:rsid w:val="00C7484D"/>
    <w:rsid w:val="00C74926"/>
    <w:rsid w:val="00C77ACB"/>
    <w:rsid w:val="00C808E6"/>
    <w:rsid w:val="00C80F57"/>
    <w:rsid w:val="00C82173"/>
    <w:rsid w:val="00C82839"/>
    <w:rsid w:val="00C8347E"/>
    <w:rsid w:val="00C8383B"/>
    <w:rsid w:val="00C83F9B"/>
    <w:rsid w:val="00C84542"/>
    <w:rsid w:val="00C8570E"/>
    <w:rsid w:val="00C85C45"/>
    <w:rsid w:val="00C86471"/>
    <w:rsid w:val="00C917CE"/>
    <w:rsid w:val="00C926C7"/>
    <w:rsid w:val="00C92BF7"/>
    <w:rsid w:val="00C9318A"/>
    <w:rsid w:val="00C964AF"/>
    <w:rsid w:val="00C97CD9"/>
    <w:rsid w:val="00C97F92"/>
    <w:rsid w:val="00CA13DF"/>
    <w:rsid w:val="00CA662B"/>
    <w:rsid w:val="00CA6790"/>
    <w:rsid w:val="00CA6D21"/>
    <w:rsid w:val="00CA726F"/>
    <w:rsid w:val="00CB0175"/>
    <w:rsid w:val="00CB5F3C"/>
    <w:rsid w:val="00CB65A9"/>
    <w:rsid w:val="00CB7196"/>
    <w:rsid w:val="00CB7E78"/>
    <w:rsid w:val="00CC065E"/>
    <w:rsid w:val="00CC073D"/>
    <w:rsid w:val="00CC2AC0"/>
    <w:rsid w:val="00CC36F2"/>
    <w:rsid w:val="00CC3996"/>
    <w:rsid w:val="00CC7E31"/>
    <w:rsid w:val="00CD3093"/>
    <w:rsid w:val="00CD4990"/>
    <w:rsid w:val="00CD6467"/>
    <w:rsid w:val="00CD6567"/>
    <w:rsid w:val="00CD7D2D"/>
    <w:rsid w:val="00CE00E5"/>
    <w:rsid w:val="00CE08B5"/>
    <w:rsid w:val="00CE1432"/>
    <w:rsid w:val="00CE1FF6"/>
    <w:rsid w:val="00CE24FA"/>
    <w:rsid w:val="00CE340D"/>
    <w:rsid w:val="00CE4AD6"/>
    <w:rsid w:val="00CE52A9"/>
    <w:rsid w:val="00CE72C5"/>
    <w:rsid w:val="00CE7687"/>
    <w:rsid w:val="00CE7995"/>
    <w:rsid w:val="00CF19C5"/>
    <w:rsid w:val="00CF1A0B"/>
    <w:rsid w:val="00CF3856"/>
    <w:rsid w:val="00CF3A39"/>
    <w:rsid w:val="00CF4227"/>
    <w:rsid w:val="00CF4CBB"/>
    <w:rsid w:val="00CF4F37"/>
    <w:rsid w:val="00CF6100"/>
    <w:rsid w:val="00CF6BEC"/>
    <w:rsid w:val="00D00C33"/>
    <w:rsid w:val="00D0222C"/>
    <w:rsid w:val="00D05085"/>
    <w:rsid w:val="00D05409"/>
    <w:rsid w:val="00D07F5D"/>
    <w:rsid w:val="00D116A7"/>
    <w:rsid w:val="00D126C0"/>
    <w:rsid w:val="00D12B8A"/>
    <w:rsid w:val="00D141FA"/>
    <w:rsid w:val="00D14FF8"/>
    <w:rsid w:val="00D156F4"/>
    <w:rsid w:val="00D1702B"/>
    <w:rsid w:val="00D17BB1"/>
    <w:rsid w:val="00D2174D"/>
    <w:rsid w:val="00D25FF0"/>
    <w:rsid w:val="00D34EC2"/>
    <w:rsid w:val="00D356AA"/>
    <w:rsid w:val="00D35FC2"/>
    <w:rsid w:val="00D42A5C"/>
    <w:rsid w:val="00D43B7F"/>
    <w:rsid w:val="00D44AD5"/>
    <w:rsid w:val="00D45C63"/>
    <w:rsid w:val="00D46D10"/>
    <w:rsid w:val="00D47A82"/>
    <w:rsid w:val="00D51AD2"/>
    <w:rsid w:val="00D5418D"/>
    <w:rsid w:val="00D5435E"/>
    <w:rsid w:val="00D5796D"/>
    <w:rsid w:val="00D57F6D"/>
    <w:rsid w:val="00D57F8A"/>
    <w:rsid w:val="00D60A68"/>
    <w:rsid w:val="00D60D1E"/>
    <w:rsid w:val="00D61D91"/>
    <w:rsid w:val="00D62735"/>
    <w:rsid w:val="00D628F1"/>
    <w:rsid w:val="00D634B4"/>
    <w:rsid w:val="00D664A5"/>
    <w:rsid w:val="00D67B56"/>
    <w:rsid w:val="00D67FC0"/>
    <w:rsid w:val="00D722DF"/>
    <w:rsid w:val="00D72888"/>
    <w:rsid w:val="00D760B2"/>
    <w:rsid w:val="00D76325"/>
    <w:rsid w:val="00D76CC6"/>
    <w:rsid w:val="00D77335"/>
    <w:rsid w:val="00D81FC8"/>
    <w:rsid w:val="00D8222F"/>
    <w:rsid w:val="00D826BF"/>
    <w:rsid w:val="00D85F85"/>
    <w:rsid w:val="00D9131A"/>
    <w:rsid w:val="00D9199F"/>
    <w:rsid w:val="00D91FEF"/>
    <w:rsid w:val="00D94A43"/>
    <w:rsid w:val="00D94E7E"/>
    <w:rsid w:val="00D9581F"/>
    <w:rsid w:val="00D96881"/>
    <w:rsid w:val="00DA19A0"/>
    <w:rsid w:val="00DA1A82"/>
    <w:rsid w:val="00DA21FD"/>
    <w:rsid w:val="00DA3EDB"/>
    <w:rsid w:val="00DA4D92"/>
    <w:rsid w:val="00DA5CBD"/>
    <w:rsid w:val="00DA5F32"/>
    <w:rsid w:val="00DB5A30"/>
    <w:rsid w:val="00DB7D44"/>
    <w:rsid w:val="00DC087C"/>
    <w:rsid w:val="00DC097B"/>
    <w:rsid w:val="00DC2778"/>
    <w:rsid w:val="00DC2A74"/>
    <w:rsid w:val="00DC3122"/>
    <w:rsid w:val="00DC33CB"/>
    <w:rsid w:val="00DD0721"/>
    <w:rsid w:val="00DD09EC"/>
    <w:rsid w:val="00DD263D"/>
    <w:rsid w:val="00DD3298"/>
    <w:rsid w:val="00DD5A1C"/>
    <w:rsid w:val="00DD5C2C"/>
    <w:rsid w:val="00DD7319"/>
    <w:rsid w:val="00DE0877"/>
    <w:rsid w:val="00DE2255"/>
    <w:rsid w:val="00DE3C6C"/>
    <w:rsid w:val="00DE459B"/>
    <w:rsid w:val="00DE4C0F"/>
    <w:rsid w:val="00DE4FDC"/>
    <w:rsid w:val="00DE53A1"/>
    <w:rsid w:val="00DE633F"/>
    <w:rsid w:val="00DE7948"/>
    <w:rsid w:val="00DF14F5"/>
    <w:rsid w:val="00DF20ED"/>
    <w:rsid w:val="00DF397A"/>
    <w:rsid w:val="00DF6662"/>
    <w:rsid w:val="00DF79E6"/>
    <w:rsid w:val="00E00174"/>
    <w:rsid w:val="00E017FA"/>
    <w:rsid w:val="00E01BF6"/>
    <w:rsid w:val="00E029BD"/>
    <w:rsid w:val="00E100E9"/>
    <w:rsid w:val="00E106D4"/>
    <w:rsid w:val="00E11B99"/>
    <w:rsid w:val="00E12C0A"/>
    <w:rsid w:val="00E15230"/>
    <w:rsid w:val="00E15921"/>
    <w:rsid w:val="00E15E08"/>
    <w:rsid w:val="00E1679D"/>
    <w:rsid w:val="00E1692F"/>
    <w:rsid w:val="00E1752F"/>
    <w:rsid w:val="00E176C6"/>
    <w:rsid w:val="00E17CC2"/>
    <w:rsid w:val="00E17CEC"/>
    <w:rsid w:val="00E20ECF"/>
    <w:rsid w:val="00E21529"/>
    <w:rsid w:val="00E218F8"/>
    <w:rsid w:val="00E22235"/>
    <w:rsid w:val="00E23CE3"/>
    <w:rsid w:val="00E25606"/>
    <w:rsid w:val="00E26423"/>
    <w:rsid w:val="00E269F0"/>
    <w:rsid w:val="00E31B86"/>
    <w:rsid w:val="00E32973"/>
    <w:rsid w:val="00E32F80"/>
    <w:rsid w:val="00E33522"/>
    <w:rsid w:val="00E33991"/>
    <w:rsid w:val="00E33B3D"/>
    <w:rsid w:val="00E343A8"/>
    <w:rsid w:val="00E34ABA"/>
    <w:rsid w:val="00E34C6C"/>
    <w:rsid w:val="00E364DF"/>
    <w:rsid w:val="00E366B8"/>
    <w:rsid w:val="00E36D03"/>
    <w:rsid w:val="00E37E54"/>
    <w:rsid w:val="00E41820"/>
    <w:rsid w:val="00E47005"/>
    <w:rsid w:val="00E47141"/>
    <w:rsid w:val="00E47774"/>
    <w:rsid w:val="00E50CF8"/>
    <w:rsid w:val="00E52A18"/>
    <w:rsid w:val="00E54144"/>
    <w:rsid w:val="00E56A03"/>
    <w:rsid w:val="00E57195"/>
    <w:rsid w:val="00E5786F"/>
    <w:rsid w:val="00E60468"/>
    <w:rsid w:val="00E621A9"/>
    <w:rsid w:val="00E624DA"/>
    <w:rsid w:val="00E62800"/>
    <w:rsid w:val="00E62A0D"/>
    <w:rsid w:val="00E62B83"/>
    <w:rsid w:val="00E64CF0"/>
    <w:rsid w:val="00E703E3"/>
    <w:rsid w:val="00E705C0"/>
    <w:rsid w:val="00E7062E"/>
    <w:rsid w:val="00E70E7C"/>
    <w:rsid w:val="00E73676"/>
    <w:rsid w:val="00E73B5E"/>
    <w:rsid w:val="00E75877"/>
    <w:rsid w:val="00E76336"/>
    <w:rsid w:val="00E76ED7"/>
    <w:rsid w:val="00E76F04"/>
    <w:rsid w:val="00E809FA"/>
    <w:rsid w:val="00E81EC3"/>
    <w:rsid w:val="00E820EA"/>
    <w:rsid w:val="00E82694"/>
    <w:rsid w:val="00E83A07"/>
    <w:rsid w:val="00E84D54"/>
    <w:rsid w:val="00E85B8A"/>
    <w:rsid w:val="00E86FD9"/>
    <w:rsid w:val="00E8790E"/>
    <w:rsid w:val="00E91ACC"/>
    <w:rsid w:val="00E92D83"/>
    <w:rsid w:val="00E93874"/>
    <w:rsid w:val="00E940A6"/>
    <w:rsid w:val="00E94260"/>
    <w:rsid w:val="00E94553"/>
    <w:rsid w:val="00E954EE"/>
    <w:rsid w:val="00E95565"/>
    <w:rsid w:val="00EA0A01"/>
    <w:rsid w:val="00EA1164"/>
    <w:rsid w:val="00EA1C05"/>
    <w:rsid w:val="00EA1E1C"/>
    <w:rsid w:val="00EA1EC0"/>
    <w:rsid w:val="00EA223F"/>
    <w:rsid w:val="00EA32D1"/>
    <w:rsid w:val="00EA73FD"/>
    <w:rsid w:val="00EB08EF"/>
    <w:rsid w:val="00EB21D1"/>
    <w:rsid w:val="00EB25A0"/>
    <w:rsid w:val="00EB28DC"/>
    <w:rsid w:val="00EB2EF4"/>
    <w:rsid w:val="00EB3E7B"/>
    <w:rsid w:val="00EB5812"/>
    <w:rsid w:val="00EB635F"/>
    <w:rsid w:val="00EC1100"/>
    <w:rsid w:val="00EC2E79"/>
    <w:rsid w:val="00EC3A90"/>
    <w:rsid w:val="00ED0D63"/>
    <w:rsid w:val="00ED12B4"/>
    <w:rsid w:val="00ED2897"/>
    <w:rsid w:val="00ED5B4D"/>
    <w:rsid w:val="00ED6B06"/>
    <w:rsid w:val="00ED6DCB"/>
    <w:rsid w:val="00EE1C36"/>
    <w:rsid w:val="00EE5533"/>
    <w:rsid w:val="00EE7052"/>
    <w:rsid w:val="00EE7115"/>
    <w:rsid w:val="00EE7A10"/>
    <w:rsid w:val="00EF03F7"/>
    <w:rsid w:val="00EF079B"/>
    <w:rsid w:val="00EF10C7"/>
    <w:rsid w:val="00EF2F0D"/>
    <w:rsid w:val="00EF2F70"/>
    <w:rsid w:val="00EF3219"/>
    <w:rsid w:val="00EF3597"/>
    <w:rsid w:val="00EF49AC"/>
    <w:rsid w:val="00EF590A"/>
    <w:rsid w:val="00EF70D9"/>
    <w:rsid w:val="00F01501"/>
    <w:rsid w:val="00F034A2"/>
    <w:rsid w:val="00F03B15"/>
    <w:rsid w:val="00F06341"/>
    <w:rsid w:val="00F06A8A"/>
    <w:rsid w:val="00F06F49"/>
    <w:rsid w:val="00F071F1"/>
    <w:rsid w:val="00F07A17"/>
    <w:rsid w:val="00F101CB"/>
    <w:rsid w:val="00F11367"/>
    <w:rsid w:val="00F11A82"/>
    <w:rsid w:val="00F12153"/>
    <w:rsid w:val="00F13380"/>
    <w:rsid w:val="00F157F5"/>
    <w:rsid w:val="00F16542"/>
    <w:rsid w:val="00F21931"/>
    <w:rsid w:val="00F22A54"/>
    <w:rsid w:val="00F22C86"/>
    <w:rsid w:val="00F22F5E"/>
    <w:rsid w:val="00F237C7"/>
    <w:rsid w:val="00F23D57"/>
    <w:rsid w:val="00F241BC"/>
    <w:rsid w:val="00F24CD1"/>
    <w:rsid w:val="00F24DF0"/>
    <w:rsid w:val="00F25D6C"/>
    <w:rsid w:val="00F267EC"/>
    <w:rsid w:val="00F27FE7"/>
    <w:rsid w:val="00F3067F"/>
    <w:rsid w:val="00F3077F"/>
    <w:rsid w:val="00F30E5A"/>
    <w:rsid w:val="00F30E60"/>
    <w:rsid w:val="00F30ECA"/>
    <w:rsid w:val="00F31722"/>
    <w:rsid w:val="00F31FC8"/>
    <w:rsid w:val="00F36608"/>
    <w:rsid w:val="00F368CE"/>
    <w:rsid w:val="00F40263"/>
    <w:rsid w:val="00F41B49"/>
    <w:rsid w:val="00F42A23"/>
    <w:rsid w:val="00F43AF0"/>
    <w:rsid w:val="00F45785"/>
    <w:rsid w:val="00F45D70"/>
    <w:rsid w:val="00F46998"/>
    <w:rsid w:val="00F47B51"/>
    <w:rsid w:val="00F502D5"/>
    <w:rsid w:val="00F54F7E"/>
    <w:rsid w:val="00F558A6"/>
    <w:rsid w:val="00F56CB3"/>
    <w:rsid w:val="00F60785"/>
    <w:rsid w:val="00F610C2"/>
    <w:rsid w:val="00F614FF"/>
    <w:rsid w:val="00F62307"/>
    <w:rsid w:val="00F62BCB"/>
    <w:rsid w:val="00F62E54"/>
    <w:rsid w:val="00F6580F"/>
    <w:rsid w:val="00F65D1C"/>
    <w:rsid w:val="00F65F9B"/>
    <w:rsid w:val="00F66A57"/>
    <w:rsid w:val="00F66C7F"/>
    <w:rsid w:val="00F66E07"/>
    <w:rsid w:val="00F71A89"/>
    <w:rsid w:val="00F7223E"/>
    <w:rsid w:val="00F722F5"/>
    <w:rsid w:val="00F728BA"/>
    <w:rsid w:val="00F72F68"/>
    <w:rsid w:val="00F74D99"/>
    <w:rsid w:val="00F75A5C"/>
    <w:rsid w:val="00F766D8"/>
    <w:rsid w:val="00F809AC"/>
    <w:rsid w:val="00F80B83"/>
    <w:rsid w:val="00F81A7D"/>
    <w:rsid w:val="00F81FF5"/>
    <w:rsid w:val="00F821A6"/>
    <w:rsid w:val="00F82C88"/>
    <w:rsid w:val="00F84496"/>
    <w:rsid w:val="00F858A7"/>
    <w:rsid w:val="00F90F47"/>
    <w:rsid w:val="00F91927"/>
    <w:rsid w:val="00F92FF3"/>
    <w:rsid w:val="00F934F7"/>
    <w:rsid w:val="00F950B4"/>
    <w:rsid w:val="00F9521C"/>
    <w:rsid w:val="00F956F2"/>
    <w:rsid w:val="00F96CA3"/>
    <w:rsid w:val="00F96E94"/>
    <w:rsid w:val="00F97642"/>
    <w:rsid w:val="00F97B70"/>
    <w:rsid w:val="00F97B97"/>
    <w:rsid w:val="00F97BC4"/>
    <w:rsid w:val="00FA559A"/>
    <w:rsid w:val="00FA616A"/>
    <w:rsid w:val="00FA620A"/>
    <w:rsid w:val="00FA697B"/>
    <w:rsid w:val="00FA7058"/>
    <w:rsid w:val="00FB06BB"/>
    <w:rsid w:val="00FB0993"/>
    <w:rsid w:val="00FB1B28"/>
    <w:rsid w:val="00FB1CA7"/>
    <w:rsid w:val="00FB7873"/>
    <w:rsid w:val="00FC09E5"/>
    <w:rsid w:val="00FC1951"/>
    <w:rsid w:val="00FC3358"/>
    <w:rsid w:val="00FC3929"/>
    <w:rsid w:val="00FC3C5E"/>
    <w:rsid w:val="00FC4C74"/>
    <w:rsid w:val="00FC4D6D"/>
    <w:rsid w:val="00FC4EC4"/>
    <w:rsid w:val="00FC693B"/>
    <w:rsid w:val="00FC6A8D"/>
    <w:rsid w:val="00FC78C5"/>
    <w:rsid w:val="00FD10C3"/>
    <w:rsid w:val="00FD1D39"/>
    <w:rsid w:val="00FD264C"/>
    <w:rsid w:val="00FD2898"/>
    <w:rsid w:val="00FD51CA"/>
    <w:rsid w:val="00FE0C9A"/>
    <w:rsid w:val="00FE2000"/>
    <w:rsid w:val="00FE2670"/>
    <w:rsid w:val="00FE407A"/>
    <w:rsid w:val="00FE4210"/>
    <w:rsid w:val="00FE47B0"/>
    <w:rsid w:val="00FE490D"/>
    <w:rsid w:val="00FE50CE"/>
    <w:rsid w:val="00FE512D"/>
    <w:rsid w:val="00FE582D"/>
    <w:rsid w:val="00FE5AC5"/>
    <w:rsid w:val="00FE6260"/>
    <w:rsid w:val="00FE6C74"/>
    <w:rsid w:val="00FF0449"/>
    <w:rsid w:val="00FF05FB"/>
    <w:rsid w:val="00FF14A0"/>
    <w:rsid w:val="00FF2586"/>
    <w:rsid w:val="00FF2F69"/>
    <w:rsid w:val="00FF3B81"/>
    <w:rsid w:val="00FF4A71"/>
    <w:rsid w:val="00FF72D7"/>
    <w:rsid w:val="00FF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b3d92"/>
    </o:shapedefaults>
    <o:shapelayout v:ext="edit">
      <o:idmap v:ext="edit" data="2"/>
    </o:shapelayout>
  </w:shapeDefaults>
  <w:decimalSymbol w:val=","/>
  <w:listSeparator w:val=";"/>
  <w14:docId w14:val="336B1943"/>
  <w15:docId w15:val="{F97CE33A-3DD4-4570-9CD8-A0BBA6ACF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 w:qFormat="1"/>
    <w:lsdException w:name="toa heading" w:semiHidden="1" w:uiPriority="99" w:unhideWhenUsed="1" w:qFormat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02DA7"/>
    <w:pPr>
      <w:spacing w:line="280" w:lineRule="atLeast"/>
      <w:jc w:val="both"/>
    </w:pPr>
    <w:rPr>
      <w:rFonts w:asciiTheme="minorHAnsi" w:hAnsiTheme="minorHAnsi"/>
    </w:rPr>
  </w:style>
  <w:style w:type="paragraph" w:styleId="berschrift1">
    <w:name w:val="heading 1"/>
    <w:basedOn w:val="Standard"/>
    <w:next w:val="Standard"/>
    <w:link w:val="berschrift1Zchn"/>
    <w:qFormat/>
    <w:rsid w:val="009F2346"/>
    <w:pPr>
      <w:keepNext/>
      <w:pageBreakBefore/>
      <w:widowControl w:val="0"/>
      <w:numPr>
        <w:numId w:val="1"/>
      </w:numPr>
      <w:tabs>
        <w:tab w:val="clear" w:pos="432"/>
      </w:tabs>
      <w:spacing w:before="280" w:after="140" w:line="240" w:lineRule="auto"/>
      <w:ind w:left="794" w:hanging="794"/>
      <w:outlineLvl w:val="0"/>
    </w:pPr>
    <w:rPr>
      <w:b/>
      <w:color w:val="000000"/>
      <w:kern w:val="28"/>
      <w:sz w:val="28"/>
    </w:rPr>
  </w:style>
  <w:style w:type="paragraph" w:styleId="berschrift2">
    <w:name w:val="heading 2"/>
    <w:basedOn w:val="Standard"/>
    <w:next w:val="Standard"/>
    <w:link w:val="berschrift2Zchn"/>
    <w:qFormat/>
    <w:rsid w:val="009F2346"/>
    <w:pPr>
      <w:keepNext/>
      <w:widowControl w:val="0"/>
      <w:numPr>
        <w:ilvl w:val="1"/>
        <w:numId w:val="1"/>
      </w:numPr>
      <w:tabs>
        <w:tab w:val="clear" w:pos="576"/>
      </w:tabs>
      <w:spacing w:before="280" w:after="140"/>
      <w:ind w:left="794" w:hanging="794"/>
      <w:outlineLvl w:val="1"/>
    </w:pPr>
    <w:rPr>
      <w:b/>
      <w:color w:val="000000"/>
      <w:sz w:val="24"/>
    </w:rPr>
  </w:style>
  <w:style w:type="paragraph" w:styleId="berschrift3">
    <w:name w:val="heading 3"/>
    <w:basedOn w:val="Standard"/>
    <w:next w:val="Standard"/>
    <w:link w:val="berschrift3Zchn"/>
    <w:qFormat/>
    <w:rsid w:val="009F2346"/>
    <w:pPr>
      <w:keepNext/>
      <w:numPr>
        <w:ilvl w:val="2"/>
        <w:numId w:val="1"/>
      </w:numPr>
      <w:tabs>
        <w:tab w:val="clear" w:pos="720"/>
      </w:tabs>
      <w:spacing w:before="280" w:after="140"/>
      <w:ind w:left="794" w:hanging="794"/>
      <w:outlineLvl w:val="2"/>
    </w:pPr>
    <w:rPr>
      <w:b/>
      <w:sz w:val="22"/>
    </w:rPr>
  </w:style>
  <w:style w:type="paragraph" w:styleId="berschrift4">
    <w:name w:val="heading 4"/>
    <w:basedOn w:val="Standard"/>
    <w:next w:val="Standard"/>
    <w:qFormat/>
    <w:rsid w:val="009F2346"/>
    <w:pPr>
      <w:keepNext/>
      <w:numPr>
        <w:ilvl w:val="3"/>
        <w:numId w:val="1"/>
      </w:numPr>
      <w:tabs>
        <w:tab w:val="clear" w:pos="864"/>
      </w:tabs>
      <w:spacing w:before="240" w:after="60"/>
      <w:ind w:left="794" w:hanging="794"/>
      <w:outlineLvl w:val="3"/>
    </w:pPr>
    <w:rPr>
      <w:b/>
    </w:rPr>
  </w:style>
  <w:style w:type="paragraph" w:styleId="berschrift5">
    <w:name w:val="heading 5"/>
    <w:basedOn w:val="Standard"/>
    <w:next w:val="Standard"/>
    <w:qFormat/>
    <w:rsid w:val="009F2346"/>
    <w:pPr>
      <w:numPr>
        <w:ilvl w:val="4"/>
        <w:numId w:val="1"/>
      </w:numPr>
      <w:tabs>
        <w:tab w:val="clear" w:pos="1008"/>
      </w:tabs>
      <w:spacing w:before="240" w:after="60"/>
      <w:ind w:left="794" w:hanging="794"/>
      <w:outlineLvl w:val="4"/>
    </w:pPr>
    <w:rPr>
      <w:b/>
      <w:i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qFormat/>
    <w:locked/>
    <w:rsid w:val="009F2346"/>
    <w:rPr>
      <w:rFonts w:asciiTheme="minorHAnsi" w:hAnsiTheme="minorHAnsi"/>
      <w:b/>
      <w:color w:val="000000"/>
      <w:kern w:val="28"/>
      <w:sz w:val="28"/>
      <w:lang w:val="en-GB"/>
    </w:rPr>
  </w:style>
  <w:style w:type="character" w:customStyle="1" w:styleId="berschrift2Zchn">
    <w:name w:val="Überschrift 2 Zchn"/>
    <w:link w:val="berschrift2"/>
    <w:qFormat/>
    <w:rsid w:val="009F2346"/>
    <w:rPr>
      <w:rFonts w:asciiTheme="minorHAnsi" w:hAnsiTheme="minorHAnsi"/>
      <w:b/>
      <w:color w:val="000000"/>
      <w:sz w:val="24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styleId="HTMLAdresse">
    <w:name w:val="HTML Address"/>
    <w:basedOn w:val="Standard"/>
    <w:rPr>
      <w:rFonts w:ascii="Verdana" w:hAnsi="Verdana"/>
      <w:i/>
      <w:iCs/>
      <w:color w:val="000000"/>
      <w:szCs w:val="24"/>
      <w:lang w:val="en-US" w:eastAsia="en-US"/>
    </w:rPr>
  </w:style>
  <w:style w:type="paragraph" w:customStyle="1" w:styleId="Hngend">
    <w:name w:val="Hängend"/>
    <w:basedOn w:val="Eingerckt"/>
    <w:qFormat/>
    <w:rsid w:val="006A7E79"/>
    <w:pPr>
      <w:ind w:hanging="454"/>
    </w:pPr>
  </w:style>
  <w:style w:type="paragraph" w:customStyle="1" w:styleId="Eingerckt">
    <w:name w:val="Eingerückt"/>
    <w:basedOn w:val="Standard"/>
    <w:rsid w:val="006A7E79"/>
    <w:pPr>
      <w:ind w:left="454"/>
    </w:pPr>
  </w:style>
  <w:style w:type="paragraph" w:styleId="HTMLVorformatiert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lang w:val="en-US" w:eastAsia="en-US"/>
    </w:rPr>
  </w:style>
  <w:style w:type="paragraph" w:styleId="StandardWeb">
    <w:name w:val="Normal (Web)"/>
    <w:basedOn w:val="Standard"/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Index1">
    <w:name w:val="index 1"/>
    <w:basedOn w:val="Standard"/>
    <w:next w:val="Standard"/>
    <w:autoRedefine/>
    <w:uiPriority w:val="99"/>
    <w:semiHidden/>
    <w:rsid w:val="00FC4EC4"/>
    <w:pPr>
      <w:tabs>
        <w:tab w:val="right" w:leader="dot" w:pos="9912"/>
      </w:tabs>
      <w:ind w:left="200" w:hanging="200"/>
    </w:pPr>
  </w:style>
  <w:style w:type="paragraph" w:styleId="Index2">
    <w:name w:val="index 2"/>
    <w:basedOn w:val="Standard"/>
    <w:next w:val="Standard"/>
    <w:autoRedefine/>
    <w:semiHidden/>
    <w:pPr>
      <w:ind w:left="400" w:hanging="200"/>
    </w:pPr>
  </w:style>
  <w:style w:type="paragraph" w:styleId="Index3">
    <w:name w:val="index 3"/>
    <w:basedOn w:val="Standard"/>
    <w:next w:val="Standard"/>
    <w:autoRedefine/>
    <w:semiHidden/>
    <w:pPr>
      <w:ind w:left="600" w:hanging="200"/>
    </w:pPr>
  </w:style>
  <w:style w:type="paragraph" w:styleId="Index4">
    <w:name w:val="index 4"/>
    <w:basedOn w:val="Standard"/>
    <w:next w:val="Standard"/>
    <w:autoRedefine/>
    <w:semiHidden/>
    <w:pPr>
      <w:ind w:left="800" w:hanging="200"/>
    </w:pPr>
  </w:style>
  <w:style w:type="paragraph" w:styleId="Index5">
    <w:name w:val="index 5"/>
    <w:basedOn w:val="Standard"/>
    <w:next w:val="Standard"/>
    <w:autoRedefine/>
    <w:semiHidden/>
    <w:pPr>
      <w:ind w:left="1000" w:hanging="200"/>
    </w:pPr>
  </w:style>
  <w:style w:type="paragraph" w:styleId="Index6">
    <w:name w:val="index 6"/>
    <w:basedOn w:val="Standard"/>
    <w:next w:val="Standard"/>
    <w:autoRedefine/>
    <w:semiHidden/>
    <w:pPr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ind w:left="1800" w:hanging="200"/>
    </w:pPr>
  </w:style>
  <w:style w:type="paragraph" w:styleId="Verzeichnis1">
    <w:name w:val="toc 1"/>
    <w:basedOn w:val="Standard"/>
    <w:next w:val="Standard"/>
    <w:uiPriority w:val="39"/>
    <w:qFormat/>
    <w:rsid w:val="007843CC"/>
    <w:pPr>
      <w:tabs>
        <w:tab w:val="left" w:pos="1134"/>
        <w:tab w:val="right" w:leader="dot" w:pos="9923"/>
      </w:tabs>
      <w:spacing w:before="120" w:after="120"/>
    </w:pPr>
    <w:rPr>
      <w:b/>
    </w:rPr>
  </w:style>
  <w:style w:type="paragraph" w:styleId="Verzeichnis2">
    <w:name w:val="toc 2"/>
    <w:basedOn w:val="Standard"/>
    <w:next w:val="Standard"/>
    <w:uiPriority w:val="39"/>
    <w:qFormat/>
    <w:rsid w:val="007843CC"/>
    <w:pPr>
      <w:tabs>
        <w:tab w:val="left" w:pos="1134"/>
        <w:tab w:val="right" w:leader="dot" w:pos="9923"/>
      </w:tabs>
      <w:ind w:left="454"/>
    </w:pPr>
    <w:rPr>
      <w:b/>
    </w:rPr>
  </w:style>
  <w:style w:type="paragraph" w:styleId="Verzeichnis3">
    <w:name w:val="toc 3"/>
    <w:basedOn w:val="Standard"/>
    <w:next w:val="Standard"/>
    <w:uiPriority w:val="39"/>
    <w:qFormat/>
    <w:rsid w:val="007843CC"/>
    <w:pPr>
      <w:tabs>
        <w:tab w:val="left" w:pos="1134"/>
        <w:tab w:val="right" w:leader="dot" w:pos="9923"/>
      </w:tabs>
      <w:ind w:left="454"/>
    </w:pPr>
  </w:style>
  <w:style w:type="paragraph" w:styleId="Verzeichnis4">
    <w:name w:val="toc 4"/>
    <w:basedOn w:val="Standard"/>
    <w:next w:val="Standard"/>
    <w:autoRedefine/>
    <w:uiPriority w:val="39"/>
    <w:qFormat/>
    <w:rsid w:val="00293CE0"/>
    <w:pPr>
      <w:tabs>
        <w:tab w:val="left" w:pos="1134"/>
        <w:tab w:val="right" w:leader="dot" w:pos="9923"/>
      </w:tabs>
      <w:ind w:left="454"/>
    </w:pPr>
  </w:style>
  <w:style w:type="paragraph" w:styleId="Verzeichnis5">
    <w:name w:val="toc 5"/>
    <w:basedOn w:val="Standard"/>
    <w:next w:val="Standard"/>
    <w:autoRedefine/>
    <w:uiPriority w:val="39"/>
    <w:qFormat/>
    <w:pPr>
      <w:ind w:left="800"/>
    </w:pPr>
    <w:rPr>
      <w:sz w:val="18"/>
    </w:rPr>
  </w:style>
  <w:style w:type="paragraph" w:styleId="Verzeichnis6">
    <w:name w:val="toc 6"/>
    <w:basedOn w:val="Standard"/>
    <w:next w:val="Standard"/>
    <w:autoRedefine/>
    <w:uiPriority w:val="39"/>
    <w:qFormat/>
    <w:pPr>
      <w:ind w:left="1000"/>
    </w:pPr>
    <w:rPr>
      <w:sz w:val="18"/>
    </w:rPr>
  </w:style>
  <w:style w:type="paragraph" w:styleId="Verzeichnis7">
    <w:name w:val="toc 7"/>
    <w:basedOn w:val="Standard"/>
    <w:next w:val="Standard"/>
    <w:autoRedefine/>
    <w:uiPriority w:val="39"/>
    <w:qFormat/>
    <w:pPr>
      <w:ind w:left="1200"/>
    </w:pPr>
    <w:rPr>
      <w:sz w:val="18"/>
    </w:rPr>
  </w:style>
  <w:style w:type="paragraph" w:styleId="Verzeichnis8">
    <w:name w:val="toc 8"/>
    <w:basedOn w:val="Standard"/>
    <w:next w:val="Standard"/>
    <w:autoRedefine/>
    <w:uiPriority w:val="39"/>
    <w:qFormat/>
    <w:pPr>
      <w:ind w:left="1400"/>
    </w:pPr>
    <w:rPr>
      <w:sz w:val="18"/>
    </w:rPr>
  </w:style>
  <w:style w:type="paragraph" w:styleId="Verzeichnis9">
    <w:name w:val="toc 9"/>
    <w:basedOn w:val="Standard"/>
    <w:next w:val="Standard"/>
    <w:autoRedefine/>
    <w:uiPriority w:val="39"/>
    <w:qFormat/>
    <w:pPr>
      <w:ind w:left="1600"/>
    </w:pPr>
    <w:rPr>
      <w:sz w:val="18"/>
    </w:rPr>
  </w:style>
  <w:style w:type="paragraph" w:styleId="Standardeinzug">
    <w:name w:val="Normal Indent"/>
    <w:basedOn w:val="Standard"/>
    <w:pPr>
      <w:ind w:left="708"/>
    </w:pPr>
  </w:style>
  <w:style w:type="paragraph" w:styleId="Funotentext">
    <w:name w:val="footnote text"/>
    <w:basedOn w:val="Standard"/>
    <w:semiHidden/>
    <w:pPr>
      <w:widowControl w:val="0"/>
      <w:tabs>
        <w:tab w:val="left" w:pos="254"/>
      </w:tabs>
    </w:pPr>
    <w:rPr>
      <w:color w:val="000000"/>
      <w:sz w:val="18"/>
    </w:rPr>
  </w:style>
  <w:style w:type="paragraph" w:styleId="Kommentartext">
    <w:name w:val="annotation text"/>
    <w:basedOn w:val="Standard"/>
    <w:semiHidden/>
    <w:pPr>
      <w:widowControl w:val="0"/>
      <w:tabs>
        <w:tab w:val="left" w:pos="254"/>
      </w:tabs>
    </w:pPr>
    <w:rPr>
      <w:rFonts w:ascii="Arial" w:hAnsi="Arial"/>
      <w:color w:val="000000"/>
    </w:rPr>
  </w:style>
  <w:style w:type="paragraph" w:styleId="Kopfzeile">
    <w:name w:val="header"/>
    <w:basedOn w:val="Standard"/>
    <w:rsid w:val="00CC3996"/>
    <w:pPr>
      <w:pBdr>
        <w:bottom w:val="single" w:sz="4" w:space="1" w:color="auto"/>
      </w:pBdr>
      <w:tabs>
        <w:tab w:val="center" w:pos="4961"/>
        <w:tab w:val="right" w:pos="9923"/>
      </w:tabs>
    </w:pPr>
    <w:rPr>
      <w:sz w:val="16"/>
    </w:rPr>
  </w:style>
  <w:style w:type="paragraph" w:styleId="Fuzeile">
    <w:name w:val="footer"/>
    <w:basedOn w:val="Standard"/>
    <w:rsid w:val="004A12EE"/>
    <w:pPr>
      <w:pBdr>
        <w:top w:val="single" w:sz="4" w:space="1" w:color="auto"/>
      </w:pBdr>
      <w:tabs>
        <w:tab w:val="center" w:pos="4961"/>
        <w:tab w:val="right" w:pos="9923"/>
      </w:tabs>
      <w:spacing w:line="240" w:lineRule="auto"/>
    </w:pPr>
    <w:rPr>
      <w:sz w:val="16"/>
    </w:rPr>
  </w:style>
  <w:style w:type="paragraph" w:styleId="Indexberschrift">
    <w:name w:val="index heading"/>
    <w:basedOn w:val="Standard"/>
    <w:next w:val="Index1"/>
    <w:semiHidden/>
    <w:rPr>
      <w:rFonts w:ascii="Arial" w:hAnsi="Arial"/>
      <w:b/>
    </w:rPr>
  </w:style>
  <w:style w:type="paragraph" w:styleId="Beschriftung">
    <w:name w:val="caption"/>
    <w:basedOn w:val="Standard"/>
    <w:next w:val="Standard"/>
    <w:qFormat/>
    <w:rsid w:val="002B29BE"/>
    <w:pPr>
      <w:spacing w:after="280"/>
    </w:pPr>
    <w:rPr>
      <w:i/>
      <w:sz w:val="18"/>
    </w:rPr>
  </w:style>
  <w:style w:type="paragraph" w:styleId="Abbildungsverzeichnis">
    <w:name w:val="table of figures"/>
    <w:basedOn w:val="Standard"/>
    <w:next w:val="Standard"/>
    <w:uiPriority w:val="99"/>
    <w:rsid w:val="0024250D"/>
    <w:pPr>
      <w:tabs>
        <w:tab w:val="right" w:leader="dot" w:pos="9923"/>
      </w:tabs>
      <w:ind w:left="400" w:hanging="400"/>
    </w:pPr>
  </w:style>
  <w:style w:type="paragraph" w:styleId="Umschlagabsenderadresse">
    <w:name w:val="envelope return"/>
    <w:basedOn w:val="Standard"/>
    <w:rPr>
      <w:rFonts w:ascii="Arial" w:hAnsi="Arial" w:cs="Arial"/>
    </w:rPr>
  </w:style>
  <w:style w:type="paragraph" w:styleId="Endnotentext">
    <w:name w:val="endnote text"/>
    <w:basedOn w:val="Standard"/>
    <w:semiHidden/>
  </w:style>
  <w:style w:type="paragraph" w:styleId="Rechtsgrundlagenverzeichnis">
    <w:name w:val="table of authorities"/>
    <w:basedOn w:val="Standard"/>
    <w:next w:val="Standard"/>
    <w:uiPriority w:val="99"/>
    <w:semiHidden/>
    <w:qFormat/>
    <w:pPr>
      <w:ind w:left="200" w:hanging="200"/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  <w:lang w:val="en-GB"/>
    </w:rPr>
  </w:style>
  <w:style w:type="paragraph" w:styleId="RGV-berschrift">
    <w:name w:val="toa heading"/>
    <w:basedOn w:val="Standard"/>
    <w:next w:val="Standard"/>
    <w:uiPriority w:val="99"/>
    <w:semiHidden/>
    <w:qFormat/>
    <w:pPr>
      <w:spacing w:before="120"/>
    </w:pPr>
    <w:rPr>
      <w:rFonts w:ascii="Arial" w:hAnsi="Arial"/>
      <w:b/>
      <w:sz w:val="24"/>
    </w:rPr>
  </w:style>
  <w:style w:type="paragraph" w:styleId="Liste">
    <w:name w:val="List"/>
    <w:basedOn w:val="Standard"/>
    <w:pPr>
      <w:spacing w:after="100"/>
      <w:ind w:left="284" w:hanging="284"/>
    </w:pPr>
  </w:style>
  <w:style w:type="paragraph" w:styleId="Aufzhlungszeichen">
    <w:name w:val="List Bullet"/>
    <w:basedOn w:val="Standard"/>
    <w:autoRedefine/>
    <w:pPr>
      <w:numPr>
        <w:numId w:val="2"/>
      </w:numPr>
    </w:pPr>
  </w:style>
  <w:style w:type="paragraph" w:styleId="Listennummer">
    <w:name w:val="List Number"/>
    <w:basedOn w:val="Standard"/>
    <w:pPr>
      <w:numPr>
        <w:numId w:val="3"/>
      </w:numPr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Aufzhlungszeichen2">
    <w:name w:val="List Bullet 2"/>
    <w:basedOn w:val="Standard"/>
    <w:autoRedefine/>
    <w:pPr>
      <w:numPr>
        <w:numId w:val="4"/>
      </w:numPr>
    </w:pPr>
  </w:style>
  <w:style w:type="paragraph" w:styleId="Aufzhlungszeichen3">
    <w:name w:val="List Bullet 3"/>
    <w:basedOn w:val="Standard"/>
    <w:autoRedefine/>
    <w:pPr>
      <w:numPr>
        <w:numId w:val="5"/>
      </w:numPr>
    </w:pPr>
  </w:style>
  <w:style w:type="paragraph" w:styleId="Aufzhlungszeichen4">
    <w:name w:val="List Bullet 4"/>
    <w:basedOn w:val="Standard"/>
    <w:autoRedefine/>
    <w:uiPriority w:val="99"/>
    <w:pPr>
      <w:numPr>
        <w:numId w:val="6"/>
      </w:numPr>
    </w:pPr>
  </w:style>
  <w:style w:type="paragraph" w:styleId="Aufzhlungszeichen5">
    <w:name w:val="List Bullet 5"/>
    <w:basedOn w:val="Standard"/>
    <w:autoRedefine/>
    <w:pPr>
      <w:numPr>
        <w:numId w:val="7"/>
      </w:numPr>
    </w:pPr>
  </w:style>
  <w:style w:type="paragraph" w:styleId="Listennummer2">
    <w:name w:val="List Number 2"/>
    <w:basedOn w:val="Standard"/>
    <w:pPr>
      <w:numPr>
        <w:numId w:val="8"/>
      </w:numPr>
    </w:pPr>
  </w:style>
  <w:style w:type="paragraph" w:styleId="Listennummer3">
    <w:name w:val="List Number 3"/>
    <w:basedOn w:val="Standard"/>
    <w:pPr>
      <w:numPr>
        <w:numId w:val="9"/>
      </w:numPr>
    </w:pPr>
  </w:style>
  <w:style w:type="paragraph" w:styleId="Listennummer4">
    <w:name w:val="List Number 4"/>
    <w:basedOn w:val="Standard"/>
    <w:pPr>
      <w:numPr>
        <w:numId w:val="10"/>
      </w:numPr>
    </w:pPr>
  </w:style>
  <w:style w:type="paragraph" w:styleId="Listennummer5">
    <w:name w:val="List Number 5"/>
    <w:basedOn w:val="Standard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A26DE4"/>
    <w:pPr>
      <w:keepNext/>
      <w:keepLines/>
      <w:spacing w:before="280" w:after="140"/>
      <w:jc w:val="left"/>
      <w:outlineLvl w:val="0"/>
    </w:pPr>
    <w:rPr>
      <w:b/>
      <w:color w:val="000000"/>
      <w:kern w:val="28"/>
      <w:sz w:val="24"/>
    </w:rPr>
  </w:style>
  <w:style w:type="paragraph" w:styleId="Gruformel">
    <w:name w:val="Closing"/>
    <w:basedOn w:val="Standard"/>
    <w:pPr>
      <w:ind w:left="4252"/>
    </w:pPr>
  </w:style>
  <w:style w:type="paragraph" w:customStyle="1" w:styleId="Titelseite">
    <w:name w:val="Titelseite"/>
    <w:basedOn w:val="Standard"/>
    <w:qFormat/>
    <w:rsid w:val="009519D6"/>
    <w:pPr>
      <w:spacing w:line="560" w:lineRule="atLeast"/>
      <w:jc w:val="right"/>
    </w:pPr>
    <w:rPr>
      <w:b/>
      <w:sz w:val="40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Anrede">
    <w:name w:val="Salutation"/>
    <w:basedOn w:val="Standard"/>
    <w:next w:val="Standard"/>
    <w:rPr>
      <w:rFonts w:ascii="Verdana" w:hAnsi="Verdana"/>
      <w:color w:val="000000"/>
      <w:szCs w:val="24"/>
      <w:lang w:val="en-US" w:eastAsia="en-US"/>
    </w:rPr>
  </w:style>
  <w:style w:type="paragraph" w:styleId="Datum">
    <w:name w:val="Date"/>
    <w:basedOn w:val="Standard"/>
    <w:next w:val="Standard"/>
  </w:style>
  <w:style w:type="paragraph" w:styleId="Textkrper-Erstzeileneinzug">
    <w:name w:val="Body Text First Indent"/>
    <w:basedOn w:val="Standard"/>
    <w:rsid w:val="00DC33CB"/>
    <w:pPr>
      <w:spacing w:after="120"/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Fu-Endnotenberschrift">
    <w:name w:val="Note Heading"/>
    <w:basedOn w:val="Standard"/>
    <w:next w:val="Standard"/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okumentstruktur">
    <w:name w:val="Document Map"/>
    <w:basedOn w:val="Standard"/>
    <w:semiHidden/>
    <w:pPr>
      <w:shd w:val="clear" w:color="auto" w:fill="000080"/>
    </w:pPr>
  </w:style>
  <w:style w:type="paragraph" w:styleId="E-Mail-Signatur">
    <w:name w:val="E-mail Signature"/>
    <w:basedOn w:val="Standard"/>
    <w:rPr>
      <w:rFonts w:ascii="Verdana" w:hAnsi="Verdana"/>
      <w:color w:val="000000"/>
      <w:szCs w:val="24"/>
      <w:lang w:val="en-US" w:eastAsia="en-US"/>
    </w:rPr>
  </w:style>
  <w:style w:type="paragraph" w:styleId="Kommentarthema">
    <w:name w:val="annotation subject"/>
    <w:basedOn w:val="Kommentartext"/>
    <w:next w:val="Kommentartext"/>
    <w:semiHidden/>
    <w:pPr>
      <w:widowControl/>
      <w:tabs>
        <w:tab w:val="clear" w:pos="254"/>
      </w:tabs>
    </w:pPr>
    <w:rPr>
      <w:rFonts w:ascii="Tahoma" w:hAnsi="Tahoma"/>
      <w:b/>
      <w:bCs/>
      <w:color w:val="auto"/>
    </w:rPr>
  </w:style>
  <w:style w:type="paragraph" w:styleId="Sprechblasentext">
    <w:name w:val="Balloon Text"/>
    <w:basedOn w:val="Standard"/>
    <w:semiHidden/>
    <w:rPr>
      <w:rFonts w:cs="Tahoma"/>
      <w:sz w:val="16"/>
      <w:szCs w:val="16"/>
    </w:rPr>
  </w:style>
  <w:style w:type="paragraph" w:customStyle="1" w:styleId="Auflistung">
    <w:name w:val="Auflistung"/>
    <w:basedOn w:val="Standard"/>
    <w:link w:val="AuflistungZchn"/>
    <w:rsid w:val="0071678F"/>
    <w:pPr>
      <w:numPr>
        <w:numId w:val="12"/>
      </w:numPr>
    </w:pPr>
    <w:rPr>
      <w:kern w:val="16"/>
    </w:rPr>
  </w:style>
  <w:style w:type="character" w:customStyle="1" w:styleId="AuflistungZchn">
    <w:name w:val="Auflistung Zchn"/>
    <w:link w:val="Auflistung"/>
    <w:rsid w:val="0071678F"/>
    <w:rPr>
      <w:rFonts w:asciiTheme="minorHAnsi" w:hAnsiTheme="minorHAnsi"/>
      <w:kern w:val="16"/>
      <w:lang w:val="en-GB"/>
    </w:rPr>
  </w:style>
  <w:style w:type="paragraph" w:customStyle="1" w:styleId="Tabelle">
    <w:name w:val="Tabelle"/>
    <w:basedOn w:val="Standard"/>
    <w:rsid w:val="00AC5B49"/>
    <w:pPr>
      <w:keepNext/>
      <w:keepLines/>
      <w:tabs>
        <w:tab w:val="left" w:pos="2268"/>
      </w:tabs>
    </w:pPr>
    <w:rPr>
      <w:b/>
      <w:color w:val="FFFFFF" w:themeColor="background1"/>
      <w:kern w:val="16"/>
    </w:rPr>
  </w:style>
  <w:style w:type="character" w:customStyle="1" w:styleId="FormatvorlageFettHintergrund1">
    <w:name w:val="Formatvorlage Fett Hintergrund 1"/>
    <w:basedOn w:val="Absatz-Standardschriftart"/>
    <w:rsid w:val="00AC5B49"/>
    <w:rPr>
      <w:rFonts w:asciiTheme="minorHAnsi" w:hAnsiTheme="minorHAnsi"/>
      <w:b/>
      <w:bCs/>
      <w:i w:val="0"/>
      <w:color w:val="FFFFFF" w:themeColor="background1"/>
      <w:sz w:val="20"/>
    </w:rPr>
  </w:style>
  <w:style w:type="paragraph" w:customStyle="1" w:styleId="Tabellezentriert">
    <w:name w:val="Tabelle_zentriert"/>
    <w:basedOn w:val="Tabelle"/>
    <w:pPr>
      <w:jc w:val="center"/>
    </w:pPr>
  </w:style>
  <w:style w:type="paragraph" w:customStyle="1" w:styleId="TabelleAuflistung">
    <w:name w:val="Tabelle_Auflistung"/>
    <w:basedOn w:val="Tabelle"/>
    <w:pPr>
      <w:numPr>
        <w:numId w:val="13"/>
      </w:numPr>
    </w:pPr>
  </w:style>
  <w:style w:type="paragraph" w:customStyle="1" w:styleId="Inhalt">
    <w:name w:val="Inhalt"/>
    <w:basedOn w:val="berschrift1"/>
    <w:pPr>
      <w:numPr>
        <w:numId w:val="0"/>
      </w:numPr>
      <w:outlineLvl w:val="9"/>
    </w:pPr>
  </w:style>
  <w:style w:type="paragraph" w:customStyle="1" w:styleId="Sonder">
    <w:name w:val="Sonder"/>
    <w:basedOn w:val="Standard"/>
    <w:pPr>
      <w:spacing w:after="100"/>
    </w:pPr>
    <w:rPr>
      <w:rFonts w:ascii="Helvetica" w:hAnsi="Helvetica"/>
      <w:kern w:val="16"/>
    </w:rPr>
  </w:style>
  <w:style w:type="paragraph" w:customStyle="1" w:styleId="Code">
    <w:name w:val="Code"/>
    <w:rsid w:val="00D8222F"/>
    <w:pPr>
      <w:snapToGrid w:val="0"/>
    </w:pPr>
    <w:rPr>
      <w:rFonts w:ascii="Consolas" w:hAnsi="Consolas"/>
      <w:noProof/>
      <w:sz w:val="18"/>
      <w:lang w:val="en-US"/>
    </w:rPr>
  </w:style>
  <w:style w:type="paragraph" w:customStyle="1" w:styleId="Aufzhlung">
    <w:name w:val="Aufzählung"/>
    <w:basedOn w:val="Standard"/>
    <w:pPr>
      <w:numPr>
        <w:numId w:val="14"/>
      </w:numPr>
      <w:spacing w:after="100"/>
    </w:pPr>
    <w:rPr>
      <w:rFonts w:ascii="Helvetica" w:hAnsi="Helvetica"/>
      <w:kern w:val="16"/>
    </w:rPr>
  </w:style>
  <w:style w:type="character" w:styleId="Funotenzeichen">
    <w:name w:val="footnote reference"/>
    <w:semiHidden/>
    <w:rPr>
      <w:vertAlign w:val="superscript"/>
    </w:rPr>
  </w:style>
  <w:style w:type="character" w:styleId="Seitenzahl">
    <w:name w:val="page number"/>
    <w:rPr>
      <w:rFonts w:ascii="Tahoma" w:hAnsi="Tahoma" w:cs="Tahoma" w:hint="default"/>
      <w:sz w:val="20"/>
    </w:rPr>
  </w:style>
  <w:style w:type="table" w:styleId="TabelleEinfach1">
    <w:name w:val="Table Simple 1"/>
    <w:basedOn w:val="NormaleTabelle"/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alten1">
    <w:name w:val="Table Columns 1"/>
    <w:basedOn w:val="NormaleTabelle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Raster1">
    <w:name w:val="Table Grid 1"/>
    <w:basedOn w:val="NormaleTabell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3D-Effekt1">
    <w:name w:val="Table 3D effects 1"/>
    <w:basedOn w:val="NormaleTabell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legant">
    <w:name w:val="Table Elegant"/>
    <w:basedOn w:val="NormaleTabelle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Professionell">
    <w:name w:val="Table Professional"/>
    <w:basedOn w:val="NormaleTabell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ezial1">
    <w:name w:val="Table Subtle 1"/>
    <w:basedOn w:val="NormaleTabelle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39"/>
    <w:qFormat/>
    <w:rsid w:val="00646973"/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A4"/>
    <w:rsid w:val="00673B0B"/>
    <w:rPr>
      <w:rFonts w:cs="Eurostile LT Bold"/>
      <w:color w:val="000000"/>
      <w:sz w:val="18"/>
      <w:szCs w:val="18"/>
    </w:rPr>
  </w:style>
  <w:style w:type="character" w:styleId="Fett">
    <w:name w:val="Strong"/>
    <w:qFormat/>
    <w:rsid w:val="001D04EE"/>
    <w:rPr>
      <w:b/>
      <w:bCs/>
    </w:rPr>
  </w:style>
  <w:style w:type="paragraph" w:customStyle="1" w:styleId="Tabelle1">
    <w:name w:val="Tabelle_1"/>
    <w:basedOn w:val="Standard"/>
    <w:qFormat/>
    <w:rsid w:val="00692D2A"/>
  </w:style>
  <w:style w:type="paragraph" w:customStyle="1" w:styleId="Tabelle1r">
    <w:name w:val="Tabelle_1r"/>
    <w:basedOn w:val="Standard"/>
    <w:qFormat/>
    <w:rsid w:val="00692D2A"/>
    <w:pPr>
      <w:jc w:val="right"/>
    </w:pPr>
  </w:style>
  <w:style w:type="paragraph" w:customStyle="1" w:styleId="Zwischenberschrift">
    <w:name w:val="Zwischenüberschrift"/>
    <w:basedOn w:val="Standard"/>
    <w:next w:val="Standard"/>
    <w:uiPriority w:val="99"/>
    <w:qFormat/>
    <w:rsid w:val="00646973"/>
    <w:pPr>
      <w:keepNext/>
      <w:keepLines/>
      <w:spacing w:before="200" w:after="80"/>
    </w:pPr>
    <w:rPr>
      <w:b/>
    </w:rPr>
  </w:style>
  <w:style w:type="paragraph" w:customStyle="1" w:styleId="Testofumetto">
    <w:name w:val="Testo fumetto"/>
    <w:basedOn w:val="Standard"/>
    <w:semiHidden/>
    <w:rsid w:val="00A25EEC"/>
    <w:pPr>
      <w:spacing w:line="240" w:lineRule="auto"/>
      <w:jc w:val="left"/>
    </w:pPr>
    <w:rPr>
      <w:rFonts w:ascii="Tahoma" w:hAnsi="Tahoma" w:cs="Tahoma"/>
      <w:sz w:val="16"/>
      <w:szCs w:val="16"/>
      <w:lang w:val="it-IT" w:eastAsia="it-IT"/>
    </w:rPr>
  </w:style>
  <w:style w:type="paragraph" w:customStyle="1" w:styleId="Trennzeile">
    <w:name w:val="Trennzeile"/>
    <w:basedOn w:val="Standard"/>
    <w:qFormat/>
    <w:rsid w:val="00A31D44"/>
    <w:pPr>
      <w:spacing w:line="140" w:lineRule="atLeast"/>
    </w:pPr>
    <w:rPr>
      <w:sz w:val="2"/>
    </w:rPr>
  </w:style>
  <w:style w:type="paragraph" w:styleId="Textkrper">
    <w:name w:val="Body Text"/>
    <w:basedOn w:val="Standard"/>
    <w:link w:val="TextkrperZchn"/>
    <w:rsid w:val="007423E4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7423E4"/>
    <w:rPr>
      <w:rFonts w:ascii="Calibri" w:hAnsi="Calibri"/>
      <w:lang w:val="en-GB"/>
    </w:rPr>
  </w:style>
  <w:style w:type="paragraph" w:styleId="NurText">
    <w:name w:val="Plain Text"/>
    <w:basedOn w:val="Standard"/>
    <w:link w:val="NurTextZchn"/>
    <w:rsid w:val="007423E4"/>
    <w:pPr>
      <w:spacing w:line="240" w:lineRule="auto"/>
      <w:jc w:val="left"/>
    </w:pPr>
    <w:rPr>
      <w:rFonts w:ascii="Courier New" w:hAnsi="Courier New"/>
      <w:lang w:val="it-IT" w:eastAsia="it-IT"/>
    </w:rPr>
  </w:style>
  <w:style w:type="character" w:customStyle="1" w:styleId="NurTextZchn">
    <w:name w:val="Nur Text Zchn"/>
    <w:basedOn w:val="Absatz-Standardschriftart"/>
    <w:link w:val="NurText"/>
    <w:rsid w:val="007423E4"/>
    <w:rPr>
      <w:rFonts w:ascii="Courier New" w:hAnsi="Courier New"/>
      <w:lang w:val="it-IT" w:eastAsia="it-IT"/>
    </w:rPr>
  </w:style>
  <w:style w:type="character" w:customStyle="1" w:styleId="TitelZchn">
    <w:name w:val="Titel Zchn"/>
    <w:basedOn w:val="Absatz-Standardschriftart"/>
    <w:link w:val="Titel"/>
    <w:rsid w:val="006F7CD9"/>
    <w:rPr>
      <w:rFonts w:ascii="Calibri" w:hAnsi="Calibri"/>
      <w:b/>
      <w:color w:val="000000"/>
      <w:kern w:val="28"/>
      <w:sz w:val="24"/>
      <w:lang w:val="en-GB"/>
    </w:rPr>
  </w:style>
  <w:style w:type="paragraph" w:customStyle="1" w:styleId="Titel2Seite">
    <w:name w:val="Titel 2. Seite"/>
    <w:basedOn w:val="Standard"/>
    <w:uiPriority w:val="99"/>
    <w:rsid w:val="009B4A12"/>
    <w:rPr>
      <w:rFonts w:cs="Calibri"/>
      <w:sz w:val="32"/>
      <w:szCs w:val="32"/>
    </w:rPr>
  </w:style>
  <w:style w:type="paragraph" w:customStyle="1" w:styleId="TechnischeDaten">
    <w:name w:val="Technische Daten"/>
    <w:basedOn w:val="Standard"/>
    <w:uiPriority w:val="99"/>
    <w:rsid w:val="001B4259"/>
    <w:pPr>
      <w:tabs>
        <w:tab w:val="left" w:pos="2381"/>
      </w:tabs>
      <w:spacing w:after="80"/>
      <w:ind w:left="2381" w:hanging="2381"/>
      <w:jc w:val="left"/>
    </w:pPr>
    <w:rPr>
      <w:rFonts w:cs="Calibri"/>
      <w:szCs w:val="22"/>
    </w:rPr>
  </w:style>
  <w:style w:type="paragraph" w:customStyle="1" w:styleId="Farbflche">
    <w:name w:val="Farbfläche"/>
    <w:basedOn w:val="Standard"/>
    <w:qFormat/>
    <w:rsid w:val="00D634B4"/>
    <w:pPr>
      <w:pBdr>
        <w:top w:val="single" w:sz="8" w:space="3" w:color="auto"/>
        <w:left w:val="single" w:sz="8" w:space="4" w:color="auto"/>
        <w:bottom w:val="single" w:sz="8" w:space="6" w:color="auto"/>
        <w:right w:val="single" w:sz="8" w:space="4" w:color="auto"/>
      </w:pBdr>
      <w:shd w:val="clear" w:color="auto" w:fill="FFC000"/>
      <w:ind w:right="4536"/>
    </w:pPr>
    <w:rPr>
      <w:rFonts w:cs="Calibri"/>
      <w:b/>
      <w:sz w:val="24"/>
    </w:rPr>
  </w:style>
  <w:style w:type="paragraph" w:customStyle="1" w:styleId="EinfAbs">
    <w:name w:val="[Einf. Abs.]"/>
    <w:basedOn w:val="Standard"/>
    <w:uiPriority w:val="99"/>
    <w:rsid w:val="00EA1E1C"/>
    <w:pPr>
      <w:autoSpaceDE w:val="0"/>
      <w:autoSpaceDN w:val="0"/>
      <w:adjustRightInd w:val="0"/>
      <w:spacing w:line="288" w:lineRule="auto"/>
      <w:jc w:val="left"/>
      <w:textAlignment w:val="center"/>
    </w:pPr>
    <w:rPr>
      <w:rFonts w:ascii="Segoe UI" w:hAnsi="Segoe UI" w:cs="Segoe UI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EA1E1C"/>
    <w:pPr>
      <w:ind w:left="720"/>
      <w:contextualSpacing/>
    </w:pPr>
  </w:style>
  <w:style w:type="character" w:customStyle="1" w:styleId="berschrift3Zchn">
    <w:name w:val="Überschrift 3 Zchn"/>
    <w:basedOn w:val="Absatz-Standardschriftart"/>
    <w:link w:val="berschrift3"/>
    <w:qFormat/>
    <w:locked/>
    <w:rsid w:val="009F2346"/>
    <w:rPr>
      <w:rFonts w:asciiTheme="minorHAnsi" w:hAnsiTheme="minorHAnsi"/>
      <w:b/>
      <w:sz w:val="22"/>
      <w:lang w:val="en-GB"/>
    </w:rPr>
  </w:style>
  <w:style w:type="paragraph" w:customStyle="1" w:styleId="CM37">
    <w:name w:val="CM37"/>
    <w:basedOn w:val="Default"/>
    <w:next w:val="Default"/>
    <w:uiPriority w:val="99"/>
    <w:qFormat/>
    <w:rsid w:val="006D4918"/>
    <w:pPr>
      <w:spacing w:after="310"/>
    </w:pPr>
    <w:rPr>
      <w:color w:val="auto"/>
    </w:rPr>
  </w:style>
  <w:style w:type="paragraph" w:customStyle="1" w:styleId="Default">
    <w:name w:val="Default"/>
    <w:uiPriority w:val="99"/>
    <w:qFormat/>
    <w:rsid w:val="006D4918"/>
    <w:pPr>
      <w:widowControl w:val="0"/>
      <w:autoSpaceDE w:val="0"/>
      <w:autoSpaceDN w:val="0"/>
      <w:adjustRightInd w:val="0"/>
      <w:spacing w:after="160" w:line="259" w:lineRule="auto"/>
    </w:pPr>
    <w:rPr>
      <w:rFonts w:ascii="Arial Narrow" w:eastAsia="SimSun" w:hAnsi="Arial Narrow" w:cs="Arial Narrow"/>
      <w:color w:val="000000"/>
      <w:sz w:val="24"/>
      <w:szCs w:val="24"/>
      <w:lang w:val="en-US" w:eastAsia="zh-CN"/>
    </w:rPr>
  </w:style>
  <w:style w:type="character" w:customStyle="1" w:styleId="wbtrmn1">
    <w:name w:val="wbtr_mn1"/>
    <w:qFormat/>
    <w:rsid w:val="00C633AB"/>
    <w:rPr>
      <w:rFonts w:ascii="Arial" w:hAnsi="Arial" w:cs="Arial" w:hint="default"/>
      <w:sz w:val="24"/>
      <w:szCs w:val="24"/>
    </w:rPr>
  </w:style>
  <w:style w:type="character" w:customStyle="1" w:styleId="dct-tt">
    <w:name w:val="dct-tt"/>
    <w:qFormat/>
    <w:rsid w:val="00C633AB"/>
    <w:rPr>
      <w:rFonts w:ascii="Arial" w:hAnsi="Arial" w:cs="Arial" w:hint="default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D0FC6"/>
    <w:rPr>
      <w:color w:val="808080"/>
      <w:shd w:val="clear" w:color="auto" w:fill="E6E6E6"/>
    </w:rPr>
  </w:style>
  <w:style w:type="table" w:styleId="Gitternetztabelle4Akzent6">
    <w:name w:val="Grid Table 4 Accent 6"/>
    <w:basedOn w:val="NormaleTabelle"/>
    <w:uiPriority w:val="49"/>
    <w:rsid w:val="00281B82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88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2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41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6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0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11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7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7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3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pencsv.sourceforge.net/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s://fazecast.github.io/jSerialComm/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idtronic-rifd.co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raspberrypi.com/software" TargetMode="External"/><Relationship Id="rId22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AZY%20AXXESS%20Projektgruppe\Identec%20Meeting-Notes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20FB8F4E0BFB488597AB4DC98CE39B" ma:contentTypeVersion="19" ma:contentTypeDescription="Ein neues Dokument erstellen." ma:contentTypeScope="" ma:versionID="9d940833a319e9cfc6aa4fcc1bea636e">
  <xsd:schema xmlns:xsd="http://www.w3.org/2001/XMLSchema" xmlns:xs="http://www.w3.org/2001/XMLSchema" xmlns:p="http://schemas.microsoft.com/office/2006/metadata/properties" xmlns:ns2="241315fa-dbe8-4cf6-a023-80c719099a8c" xmlns:ns3="6b346222-edd2-4b9f-9410-d67499daeef8" targetNamespace="http://schemas.microsoft.com/office/2006/metadata/properties" ma:root="true" ma:fieldsID="2c0c7f995cac4e7bd4a235f3c103329d" ns2:_="" ns3:_="">
    <xsd:import namespace="241315fa-dbe8-4cf6-a023-80c719099a8c"/>
    <xsd:import namespace="6b346222-edd2-4b9f-9410-d67499daee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1315fa-dbe8-4cf6-a023-80c719099a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3da2d693-6c74-496d-b981-a379185aa2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346222-edd2-4b9f-9410-d67499daee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c60ce39-dc1f-4216-b0af-e5e9562f0fdd}" ma:internalName="TaxCatchAll" ma:showField="CatchAllData" ma:web="6b346222-edd2-4b9f-9410-d67499daee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41315fa-dbe8-4cf6-a023-80c719099a8c">
      <Terms xmlns="http://schemas.microsoft.com/office/infopath/2007/PartnerControls"/>
    </lcf76f155ced4ddcb4097134ff3c332f>
    <TaxCatchAll xmlns="6b346222-edd2-4b9f-9410-d67499daeef8" xsi:nil="true"/>
  </documentManagement>
</p:properties>
</file>

<file path=customXml/itemProps1.xml><?xml version="1.0" encoding="utf-8"?>
<ds:datastoreItem xmlns:ds="http://schemas.openxmlformats.org/officeDocument/2006/customXml" ds:itemID="{F146292C-6DEF-4AEC-AAF7-89F16054DD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53A7E4-783F-46C2-9DA1-2E796ED37A4E}"/>
</file>

<file path=customXml/itemProps3.xml><?xml version="1.0" encoding="utf-8"?>
<ds:datastoreItem xmlns:ds="http://schemas.openxmlformats.org/officeDocument/2006/customXml" ds:itemID="{FD561BF7-D94F-4814-AFAC-37604A54CB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6F59AD-8AFE-4496-9166-CA957274E96E}">
  <ds:schemaRefs>
    <ds:schemaRef ds:uri="http://schemas.microsoft.com/office/2006/metadata/properties"/>
    <ds:schemaRef ds:uri="http://schemas.microsoft.com/office/infopath/2007/PartnerControls"/>
    <ds:schemaRef ds:uri="241315fa-dbe8-4cf6-a023-80c719099a8c"/>
    <ds:schemaRef ds:uri="6b346222-edd2-4b9f-9410-d67499daee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Identec Meeting-Notes.dot</Template>
  <TotalTime>0</TotalTime>
  <Pages>6</Pages>
  <Words>1195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IDENTEC Solutions GmbH</Company>
  <LinksUpToDate>false</LinksUpToDate>
  <CharactersWithSpaces>7993</CharactersWithSpaces>
  <SharedDoc>false</SharedDoc>
  <HLinks>
    <vt:vector size="96" baseType="variant">
      <vt:variant>
        <vt:i4>5177439</vt:i4>
      </vt:variant>
      <vt:variant>
        <vt:i4>93</vt:i4>
      </vt:variant>
      <vt:variant>
        <vt:i4>0</vt:i4>
      </vt:variant>
      <vt:variant>
        <vt:i4>5</vt:i4>
      </vt:variant>
      <vt:variant>
        <vt:lpwstr>https://www.raspberrypi.com/software</vt:lpwstr>
      </vt:variant>
      <vt:variant>
        <vt:lpwstr/>
      </vt:variant>
      <vt:variant>
        <vt:i4>4587601</vt:i4>
      </vt:variant>
      <vt:variant>
        <vt:i4>87</vt:i4>
      </vt:variant>
      <vt:variant>
        <vt:i4>0</vt:i4>
      </vt:variant>
      <vt:variant>
        <vt:i4>5</vt:i4>
      </vt:variant>
      <vt:variant>
        <vt:lpwstr>https://opencsv.sourceforge.net/</vt:lpwstr>
      </vt:variant>
      <vt:variant>
        <vt:lpwstr/>
      </vt:variant>
      <vt:variant>
        <vt:i4>3080233</vt:i4>
      </vt:variant>
      <vt:variant>
        <vt:i4>84</vt:i4>
      </vt:variant>
      <vt:variant>
        <vt:i4>0</vt:i4>
      </vt:variant>
      <vt:variant>
        <vt:i4>5</vt:i4>
      </vt:variant>
      <vt:variant>
        <vt:lpwstr>https://fazecast.github.io/jSerialComm/</vt:lpwstr>
      </vt:variant>
      <vt:variant>
        <vt:lpwstr/>
      </vt:variant>
      <vt:variant>
        <vt:i4>1245239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_Toc175057646</vt:lpwstr>
      </vt:variant>
      <vt:variant>
        <vt:i4>1245239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_Toc175057645</vt:lpwstr>
      </vt:variant>
      <vt:variant>
        <vt:i4>1245239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_Toc175057644</vt:lpwstr>
      </vt:variant>
      <vt:variant>
        <vt:i4>1245239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_Toc175057643</vt:lpwstr>
      </vt:variant>
      <vt:variant>
        <vt:i4>1245239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_Toc175057642</vt:lpwstr>
      </vt:variant>
      <vt:variant>
        <vt:i4>1245239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_Toc175057641</vt:lpwstr>
      </vt:variant>
      <vt:variant>
        <vt:i4>1245239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_Toc175057640</vt:lpwstr>
      </vt:variant>
      <vt:variant>
        <vt:i4>1310775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_Toc175057639</vt:lpwstr>
      </vt:variant>
      <vt:variant>
        <vt:i4>1310775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_Toc175057638</vt:lpwstr>
      </vt:variant>
      <vt:variant>
        <vt:i4>1310775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_Toc175057637</vt:lpwstr>
      </vt:variant>
      <vt:variant>
        <vt:i4>1310775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_Toc175057636</vt:lpwstr>
      </vt:variant>
      <vt:variant>
        <vt:i4>1310775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_Toc175057635</vt:lpwstr>
      </vt:variant>
      <vt:variant>
        <vt:i4>1310775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_Toc175057634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Dewald</dc:creator>
  <cp:keywords/>
  <cp:lastModifiedBy>Vera Pittermann</cp:lastModifiedBy>
  <cp:revision>340</cp:revision>
  <cp:lastPrinted>2026-03-17T12:21:00Z</cp:lastPrinted>
  <dcterms:created xsi:type="dcterms:W3CDTF">2024-08-08T02:26:00Z</dcterms:created>
  <dcterms:modified xsi:type="dcterms:W3CDTF">2026-03-17T12:23:00Z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0x010100BA20FB8F4E0BFB488597AB4DC98CE39B</vt:lpwstr>
  </property>
  <property fmtid="{D5CDD505-2E9C-101B-9397-08002B2CF9AE}" pid="3" name="MediaServiceImageTags">
    <vt:lpwstr/>
  </property>
</Properties>
</file>